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C15E" w14:textId="14F7B860" w:rsidR="0093205B" w:rsidRDefault="0027379C" w:rsidP="00BB7C75">
      <w:pPr>
        <w:pStyle w:val="Heading1"/>
      </w:pPr>
      <w:bookmarkStart w:id="0" w:name="_Toc67297986"/>
      <w:r w:rsidRPr="0027379C">
        <w:rPr>
          <w:rFonts w:eastAsia="Times New Roman"/>
        </w:rPr>
        <w:t>Cosmetology I</w:t>
      </w:r>
      <w:r w:rsidR="005E6856">
        <w:rPr>
          <w:rFonts w:eastAsia="Times New Roman"/>
        </w:rPr>
        <w:t>I</w:t>
      </w:r>
      <w:r w:rsidR="00442832" w:rsidRPr="0027379C">
        <w:rPr>
          <w:rFonts w:eastAsia="Times New Roman"/>
        </w:rPr>
        <w:t xml:space="preserve"> </w:t>
      </w:r>
      <w:bookmarkEnd w:id="0"/>
      <w:r w:rsidR="00BB7C75" w:rsidRPr="0027379C">
        <w:rPr>
          <w:rFonts w:eastAsia="Times New Roman"/>
        </w:rPr>
        <w:t>(</w:t>
      </w:r>
      <w:r w:rsidR="00915515">
        <w:rPr>
          <w:rFonts w:eastAsia="Times New Roman"/>
        </w:rPr>
        <w:t>19101-II</w:t>
      </w:r>
      <w:r w:rsidR="00BB7C75" w:rsidRPr="0027379C">
        <w:rPr>
          <w:rFonts w:eastAsia="Times New Roman"/>
        </w:rPr>
        <w:t>)</w:t>
      </w:r>
      <w:r w:rsidR="0093205B" w:rsidRPr="0093205B">
        <w:t xml:space="preserve"> </w:t>
      </w:r>
    </w:p>
    <w:p w14:paraId="5B71D744" w14:textId="10BD793B" w:rsidR="00FC3256" w:rsidRDefault="00FC3256" w:rsidP="00FC3256">
      <w:pPr>
        <w:spacing w:after="0"/>
        <w:rPr>
          <w:rFonts w:ascii="Times New Roman" w:hAnsi="Times New Roman" w:cs="Times New Roman"/>
          <w:b/>
          <w:bCs/>
          <w:sz w:val="24"/>
          <w:szCs w:val="24"/>
        </w:rPr>
      </w:pPr>
      <w:r>
        <w:rPr>
          <w:rFonts w:ascii="Times New Roman" w:hAnsi="Times New Roman" w:cs="Times New Roman"/>
          <w:b/>
          <w:bCs/>
          <w:sz w:val="24"/>
          <w:szCs w:val="24"/>
        </w:rPr>
        <w:t xml:space="preserve">Copyright: </w:t>
      </w:r>
      <w:r w:rsidR="00F411B5" w:rsidRPr="008B0469">
        <w:rPr>
          <w:rFonts w:ascii="Times New Roman" w:hAnsi="Times New Roman" w:cs="Times New Roman"/>
          <w:sz w:val="24"/>
          <w:szCs w:val="24"/>
        </w:rPr>
        <w:t>202</w:t>
      </w:r>
      <w:r w:rsidR="00F411B5">
        <w:rPr>
          <w:rFonts w:ascii="Times New Roman" w:hAnsi="Times New Roman" w:cs="Times New Roman"/>
          <w:sz w:val="24"/>
          <w:szCs w:val="24"/>
        </w:rPr>
        <w:t>6</w:t>
      </w:r>
    </w:p>
    <w:p w14:paraId="395C2445" w14:textId="77777777" w:rsidR="00FC3256" w:rsidRDefault="00FC3256" w:rsidP="00FC3256">
      <w:pPr>
        <w:spacing w:after="0"/>
        <w:rPr>
          <w:rFonts w:ascii="Times New Roman" w:hAnsi="Times New Roman" w:cs="Times New Roman"/>
          <w:b/>
          <w:bCs/>
          <w:sz w:val="24"/>
          <w:szCs w:val="24"/>
        </w:rPr>
      </w:pPr>
      <w:r>
        <w:rPr>
          <w:rFonts w:ascii="Times New Roman" w:hAnsi="Times New Roman" w:cs="Times New Roman"/>
          <w:b/>
          <w:bCs/>
          <w:sz w:val="24"/>
          <w:szCs w:val="24"/>
        </w:rPr>
        <w:t>Virginia Assignment Code:</w:t>
      </w:r>
      <w:r w:rsidRPr="00915515">
        <w:rPr>
          <w:rFonts w:ascii="Times New Roman" w:hAnsi="Times New Roman" w:cs="Times New Roman"/>
          <w:sz w:val="24"/>
          <w:szCs w:val="24"/>
        </w:rPr>
        <w:t xml:space="preserve"> 8528</w:t>
      </w:r>
    </w:p>
    <w:p w14:paraId="1EE8395E" w14:textId="34DDD368"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Suggested Grade Level:</w:t>
      </w:r>
      <w:r w:rsidRPr="00CE37FC">
        <w:rPr>
          <w:rFonts w:ascii="Times New Roman" w:hAnsi="Times New Roman" w:cs="Times New Roman"/>
          <w:sz w:val="24"/>
          <w:szCs w:val="24"/>
        </w:rPr>
        <w:t> </w:t>
      </w:r>
      <w:r w:rsidR="000F7426">
        <w:rPr>
          <w:rFonts w:ascii="Times New Roman" w:hAnsi="Times New Roman" w:cs="Times New Roman"/>
          <w:sz w:val="24"/>
          <w:szCs w:val="24"/>
        </w:rPr>
        <w:t xml:space="preserve">11, </w:t>
      </w:r>
      <w:r w:rsidRPr="00CE37FC">
        <w:rPr>
          <w:rFonts w:ascii="Times New Roman" w:hAnsi="Times New Roman" w:cs="Times New Roman"/>
          <w:sz w:val="24"/>
          <w:szCs w:val="24"/>
        </w:rPr>
        <w:t>12</w:t>
      </w:r>
    </w:p>
    <w:p w14:paraId="4DED9DDE" w14:textId="77777777"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Duration:</w:t>
      </w:r>
      <w:r w:rsidRPr="00CE37FC">
        <w:rPr>
          <w:rFonts w:ascii="Times New Roman" w:hAnsi="Times New Roman" w:cs="Times New Roman"/>
          <w:sz w:val="24"/>
          <w:szCs w:val="24"/>
        </w:rPr>
        <w:t> 36 weeks</w:t>
      </w:r>
    </w:p>
    <w:p w14:paraId="2FCE3BDF" w14:textId="77777777"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Hours: </w:t>
      </w:r>
      <w:r w:rsidRPr="00CE37FC">
        <w:rPr>
          <w:rFonts w:ascii="Times New Roman" w:hAnsi="Times New Roman" w:cs="Times New Roman"/>
          <w:sz w:val="24"/>
          <w:szCs w:val="24"/>
        </w:rPr>
        <w:t>280</w:t>
      </w:r>
    </w:p>
    <w:p w14:paraId="15DB94E9" w14:textId="77777777"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Credits: </w:t>
      </w:r>
      <w:r w:rsidRPr="00CE37FC">
        <w:rPr>
          <w:rFonts w:ascii="Times New Roman" w:hAnsi="Times New Roman" w:cs="Times New Roman"/>
          <w:sz w:val="24"/>
          <w:szCs w:val="24"/>
        </w:rPr>
        <w:t>2</w:t>
      </w:r>
    </w:p>
    <w:p w14:paraId="23EC5948" w14:textId="77777777"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Prerequisites:</w:t>
      </w:r>
      <w:r w:rsidRPr="00CE37FC">
        <w:rPr>
          <w:rFonts w:ascii="Times New Roman" w:hAnsi="Times New Roman" w:cs="Times New Roman"/>
          <w:sz w:val="24"/>
          <w:szCs w:val="24"/>
        </w:rPr>
        <w:t> 8527</w:t>
      </w:r>
    </w:p>
    <w:p w14:paraId="3D29E032" w14:textId="77777777" w:rsidR="00FC3256" w:rsidRPr="00915515" w:rsidRDefault="00FC3256" w:rsidP="00FC3256">
      <w:pPr>
        <w:rPr>
          <w:rFonts w:ascii="Times New Roman" w:hAnsi="Times New Roman" w:cs="Times New Roman"/>
          <w:b/>
          <w:bCs/>
          <w:sz w:val="24"/>
          <w:szCs w:val="24"/>
        </w:rPr>
      </w:pPr>
      <w:r w:rsidRPr="00915515">
        <w:rPr>
          <w:rFonts w:ascii="Times New Roman" w:hAnsi="Times New Roman" w:cs="Times New Roman"/>
          <w:b/>
          <w:bCs/>
          <w:sz w:val="24"/>
          <w:szCs w:val="24"/>
        </w:rPr>
        <w:t>CTSO: </w:t>
      </w:r>
      <w:r w:rsidRPr="00915515">
        <w:rPr>
          <w:rFonts w:ascii="Times New Roman" w:hAnsi="Times New Roman" w:cs="Times New Roman"/>
          <w:sz w:val="24"/>
          <w:szCs w:val="24"/>
        </w:rPr>
        <w:t>SkillsUSA</w:t>
      </w:r>
    </w:p>
    <w:p w14:paraId="0A8AAB1E" w14:textId="77777777" w:rsidR="00FC3256" w:rsidRPr="00CE37FC" w:rsidRDefault="00FC3256" w:rsidP="00FC3256">
      <w:pPr>
        <w:spacing w:after="0"/>
        <w:rPr>
          <w:rFonts w:ascii="Times New Roman" w:hAnsi="Times New Roman" w:cs="Times New Roman"/>
          <w:sz w:val="24"/>
          <w:szCs w:val="24"/>
        </w:rPr>
      </w:pPr>
      <w:r w:rsidRPr="00CE37FC">
        <w:rPr>
          <w:rFonts w:ascii="Times New Roman" w:hAnsi="Times New Roman" w:cs="Times New Roman"/>
          <w:b/>
          <w:bCs/>
          <w:sz w:val="24"/>
          <w:szCs w:val="24"/>
        </w:rPr>
        <w:t>Course Description:</w:t>
      </w:r>
    </w:p>
    <w:p w14:paraId="24693F46" w14:textId="783E83D0" w:rsidR="00CE37FC" w:rsidRDefault="00CE37FC" w:rsidP="00CE37FC">
      <w:pPr>
        <w:rPr>
          <w:rFonts w:ascii="Times New Roman" w:hAnsi="Times New Roman" w:cs="Times New Roman"/>
          <w:sz w:val="24"/>
          <w:szCs w:val="24"/>
        </w:rPr>
      </w:pPr>
      <w:r w:rsidRPr="00CE37FC">
        <w:rPr>
          <w:rFonts w:ascii="Times New Roman" w:hAnsi="Times New Roman" w:cs="Times New Roman"/>
          <w:sz w:val="24"/>
          <w:szCs w:val="24"/>
        </w:rPr>
        <w:t xml:space="preserve">In this continuing course, students build on </w:t>
      </w:r>
      <w:r w:rsidR="0061509F">
        <w:rPr>
          <w:rFonts w:ascii="Times New Roman" w:hAnsi="Times New Roman" w:cs="Times New Roman"/>
          <w:sz w:val="24"/>
          <w:szCs w:val="24"/>
        </w:rPr>
        <w:t>the</w:t>
      </w:r>
      <w:r w:rsidR="00F626B3">
        <w:rPr>
          <w:rFonts w:ascii="Times New Roman" w:hAnsi="Times New Roman" w:cs="Times New Roman"/>
          <w:sz w:val="24"/>
          <w:szCs w:val="24"/>
        </w:rPr>
        <w:t>ir theoretical</w:t>
      </w:r>
      <w:r w:rsidR="0061509F">
        <w:rPr>
          <w:rFonts w:ascii="Times New Roman" w:hAnsi="Times New Roman" w:cs="Times New Roman"/>
          <w:sz w:val="24"/>
          <w:szCs w:val="24"/>
        </w:rPr>
        <w:t xml:space="preserve"> foundation of</w:t>
      </w:r>
      <w:r w:rsidRPr="00CE37FC">
        <w:rPr>
          <w:rFonts w:ascii="Times New Roman" w:hAnsi="Times New Roman" w:cs="Times New Roman"/>
          <w:sz w:val="24"/>
          <w:szCs w:val="24"/>
        </w:rPr>
        <w:t xml:space="preserve"> </w:t>
      </w:r>
      <w:r w:rsidR="00F626B3">
        <w:rPr>
          <w:rFonts w:ascii="Times New Roman" w:hAnsi="Times New Roman" w:cs="Times New Roman"/>
          <w:sz w:val="24"/>
          <w:szCs w:val="24"/>
        </w:rPr>
        <w:t xml:space="preserve">general </w:t>
      </w:r>
      <w:r w:rsidRPr="00CE37FC">
        <w:rPr>
          <w:rFonts w:ascii="Times New Roman" w:hAnsi="Times New Roman" w:cs="Times New Roman"/>
          <w:sz w:val="24"/>
          <w:szCs w:val="24"/>
        </w:rPr>
        <w:t>science</w:t>
      </w:r>
      <w:r w:rsidR="00F626B3">
        <w:rPr>
          <w:rFonts w:ascii="Times New Roman" w:hAnsi="Times New Roman" w:cs="Times New Roman"/>
          <w:sz w:val="24"/>
          <w:szCs w:val="24"/>
        </w:rPr>
        <w:t>s</w:t>
      </w:r>
      <w:r w:rsidRPr="00CE37FC">
        <w:rPr>
          <w:rFonts w:ascii="Times New Roman" w:hAnsi="Times New Roman" w:cs="Times New Roman"/>
          <w:sz w:val="24"/>
          <w:szCs w:val="24"/>
        </w:rPr>
        <w:t xml:space="preserve"> and practice in cosmetology to increase proficiency in hair cutting and styling on </w:t>
      </w:r>
      <w:r w:rsidR="006815D8">
        <w:rPr>
          <w:rFonts w:ascii="Times New Roman" w:hAnsi="Times New Roman" w:cs="Times New Roman"/>
          <w:sz w:val="24"/>
          <w:szCs w:val="24"/>
        </w:rPr>
        <w:t xml:space="preserve">mannequins and </w:t>
      </w:r>
      <w:r w:rsidRPr="00CE37FC">
        <w:rPr>
          <w:rFonts w:ascii="Times New Roman" w:hAnsi="Times New Roman" w:cs="Times New Roman"/>
          <w:sz w:val="24"/>
          <w:szCs w:val="24"/>
        </w:rPr>
        <w:t xml:space="preserve">live models, with attention to professionalism, client consultation, safety, and infection control. Students are trained in safe chemical processes related to permanent waves, relaxers, lightening, and coloring. In addition, students learn to </w:t>
      </w:r>
      <w:r w:rsidR="0061509F">
        <w:rPr>
          <w:rFonts w:ascii="Times New Roman" w:hAnsi="Times New Roman" w:cs="Times New Roman"/>
          <w:sz w:val="24"/>
          <w:szCs w:val="24"/>
        </w:rPr>
        <w:t>provide</w:t>
      </w:r>
      <w:r w:rsidRPr="00CE37FC">
        <w:rPr>
          <w:rFonts w:ascii="Times New Roman" w:hAnsi="Times New Roman" w:cs="Times New Roman"/>
          <w:sz w:val="24"/>
          <w:szCs w:val="24"/>
        </w:rPr>
        <w:t xml:space="preserve"> facials, manicures, pedicures, and nail enhancements. Students will be introduced to a business management unit with a focus on managing the salon.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0055CF0" w14:textId="77777777" w:rsidR="00AF6822" w:rsidRPr="00697F03" w:rsidRDefault="00AF6822" w:rsidP="00AF6822">
      <w:pPr>
        <w:spacing w:after="0"/>
        <w:rPr>
          <w:rFonts w:ascii="Times New Roman" w:hAnsi="Times New Roman" w:cs="Times New Roman"/>
          <w:sz w:val="24"/>
          <w:szCs w:val="24"/>
        </w:rPr>
      </w:pPr>
      <w:r w:rsidRPr="00697F03">
        <w:rPr>
          <w:rFonts w:ascii="Times New Roman" w:hAnsi="Times New Roman" w:cs="Times New Roman"/>
          <w:b/>
          <w:bCs/>
          <w:sz w:val="24"/>
          <w:szCs w:val="24"/>
        </w:rPr>
        <w:t>Note:</w:t>
      </w:r>
    </w:p>
    <w:p w14:paraId="18CB6078" w14:textId="77777777" w:rsidR="00AF6822" w:rsidRPr="00697F03" w:rsidRDefault="00AF6822" w:rsidP="00AF6822">
      <w:pPr>
        <w:spacing w:after="0"/>
        <w:rPr>
          <w:rFonts w:ascii="Times New Roman" w:hAnsi="Times New Roman" w:cs="Times New Roman"/>
          <w:sz w:val="24"/>
          <w:szCs w:val="24"/>
        </w:rPr>
      </w:pPr>
      <w:r w:rsidRPr="00697F03">
        <w:rPr>
          <w:rFonts w:ascii="Times New Roman" w:hAnsi="Times New Roman" w:cs="Times New Roman"/>
          <w:sz w:val="24"/>
          <w:szCs w:val="24"/>
        </w:rPr>
        <w:t>The Virginia Administrative Code regulates the class size for this course. For additional information, see </w:t>
      </w:r>
      <w:hyperlink r:id="rId8" w:tgtFrame="_blank" w:history="1">
        <w:r w:rsidRPr="00697F03">
          <w:rPr>
            <w:rStyle w:val="Hyperlink"/>
            <w:rFonts w:ascii="Times New Roman" w:hAnsi="Times New Roman" w:cs="Times New Roman"/>
            <w:sz w:val="24"/>
            <w:szCs w:val="24"/>
          </w:rPr>
          <w:t>8VAC20-120-150</w:t>
        </w:r>
      </w:hyperlink>
      <w:r w:rsidRPr="00697F03">
        <w:rPr>
          <w:rFonts w:ascii="Times New Roman" w:hAnsi="Times New Roman" w:cs="Times New Roman"/>
          <w:sz w:val="24"/>
          <w:szCs w:val="24"/>
        </w:rPr>
        <w:t xml:space="preserve">, "Maximum class size," or contact the </w:t>
      </w:r>
      <w:r w:rsidRPr="001227B9">
        <w:rPr>
          <w:rFonts w:ascii="Times New Roman" w:hAnsi="Times New Roman" w:cs="Times New Roman"/>
          <w:sz w:val="24"/>
          <w:szCs w:val="24"/>
        </w:rPr>
        <w:t xml:space="preserve">Virginia Department of Education Office of Career and Technical Education </w:t>
      </w:r>
      <w:r w:rsidRPr="00697F03">
        <w:rPr>
          <w:rFonts w:ascii="Times New Roman" w:hAnsi="Times New Roman" w:cs="Times New Roman"/>
          <w:sz w:val="24"/>
          <w:szCs w:val="24"/>
        </w:rPr>
        <w:t>at </w:t>
      </w:r>
      <w:hyperlink r:id="rId9" w:history="1">
        <w:r w:rsidRPr="00697F03">
          <w:rPr>
            <w:rStyle w:val="Hyperlink"/>
            <w:rFonts w:ascii="Times New Roman" w:hAnsi="Times New Roman" w:cs="Times New Roman"/>
            <w:sz w:val="24"/>
            <w:szCs w:val="24"/>
          </w:rPr>
          <w:t>cte@doe.virginia.gov</w:t>
        </w:r>
      </w:hyperlink>
      <w:r w:rsidRPr="00697F03">
        <w:rPr>
          <w:rFonts w:ascii="Times New Roman" w:hAnsi="Times New Roman" w:cs="Times New Roman"/>
          <w:sz w:val="24"/>
          <w:szCs w:val="24"/>
        </w:rPr>
        <w:t>.</w:t>
      </w:r>
    </w:p>
    <w:p w14:paraId="4D40AA0B" w14:textId="77777777" w:rsidR="00AF6822" w:rsidRDefault="00AF6822" w:rsidP="00AF6822">
      <w:pPr>
        <w:spacing w:after="0"/>
        <w:rPr>
          <w:rFonts w:ascii="Times New Roman" w:hAnsi="Times New Roman" w:cs="Times New Roman"/>
          <w:b/>
          <w:bCs/>
          <w:sz w:val="24"/>
          <w:szCs w:val="24"/>
        </w:rPr>
      </w:pPr>
    </w:p>
    <w:p w14:paraId="44C848A7" w14:textId="77777777" w:rsidR="00AF6822" w:rsidRPr="001227B9" w:rsidRDefault="00AF6822" w:rsidP="00AF6822">
      <w:pPr>
        <w:spacing w:after="0"/>
        <w:rPr>
          <w:rFonts w:ascii="Times New Roman" w:hAnsi="Times New Roman" w:cs="Times New Roman"/>
          <w:sz w:val="24"/>
          <w:szCs w:val="24"/>
        </w:rPr>
      </w:pPr>
      <w:r w:rsidRPr="001227B9">
        <w:rPr>
          <w:rFonts w:ascii="Times New Roman" w:hAnsi="Times New Roman" w:cs="Times New Roman"/>
          <w:b/>
          <w:bCs/>
          <w:sz w:val="24"/>
          <w:szCs w:val="24"/>
        </w:rPr>
        <w:t>Note:</w:t>
      </w:r>
    </w:p>
    <w:p w14:paraId="529814A5" w14:textId="77777777" w:rsidR="00AF6822" w:rsidRPr="001227B9" w:rsidRDefault="00AF6822" w:rsidP="00AF6822">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Cosmetology students must satisfy a minimum of 840 hours of instruction in a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tgtFrame="_blank" w:history="1">
        <w:r w:rsidRPr="001227B9">
          <w:rPr>
            <w:rFonts w:ascii="Times New Roman" w:eastAsia="Times New Roman" w:hAnsi="Times New Roman" w:cs="Times New Roman"/>
            <w:color w:val="054985"/>
            <w:sz w:val="24"/>
            <w:szCs w:val="24"/>
            <w:u w:val="single"/>
          </w:rPr>
          <w:t>Superintendent's Memo 075-16</w:t>
        </w:r>
      </w:hyperlink>
      <w:hyperlink r:id="rId11" w:tgtFrame="_blank" w:tooltip="Open this document with ReadSpeaker docReader" w:history="1">
        <w:r w:rsidRPr="001227B9">
          <w:rPr>
            <w:rFonts w:ascii="Times New Roman" w:eastAsia="Times New Roman" w:hAnsi="Times New Roman" w:cs="Times New Roman"/>
            <w:color w:val="054985"/>
            <w:sz w:val="24"/>
            <w:szCs w:val="24"/>
            <w:u w:val="single"/>
          </w:rPr>
          <w:t> </w:t>
        </w:r>
      </w:hyperlink>
      <w:r w:rsidRPr="001227B9">
        <w:rPr>
          <w:rFonts w:ascii="Times New Roman" w:eastAsia="Times New Roman" w:hAnsi="Times New Roman" w:cs="Times New Roman"/>
          <w:color w:val="273540"/>
          <w:sz w:val="24"/>
          <w:szCs w:val="24"/>
        </w:rPr>
        <w:t>and </w:t>
      </w:r>
      <w:hyperlink r:id="rId12" w:tgtFrame="_blank" w:history="1">
        <w:r w:rsidRPr="001227B9">
          <w:rPr>
            <w:rFonts w:ascii="Times New Roman" w:eastAsia="Times New Roman" w:hAnsi="Times New Roman" w:cs="Times New Roman"/>
            <w:color w:val="054985"/>
            <w:sz w:val="24"/>
            <w:szCs w:val="24"/>
            <w:u w:val="single"/>
          </w:rPr>
          <w:t>Superintendent's Memo 072-17</w:t>
        </w:r>
      </w:hyperlink>
      <w:r w:rsidRPr="001227B9">
        <w:rPr>
          <w:rFonts w:ascii="Times New Roman" w:eastAsia="Times New Roman" w:hAnsi="Times New Roman" w:cs="Times New Roman"/>
          <w:color w:val="273540"/>
          <w:sz w:val="24"/>
          <w:szCs w:val="24"/>
        </w:rPr>
        <w:t>.</w:t>
      </w:r>
      <w:r>
        <w:rPr>
          <w:rFonts w:ascii="Times New Roman" w:eastAsia="Times New Roman" w:hAnsi="Times New Roman" w:cs="Times New Roman"/>
          <w:color w:val="273540"/>
          <w:sz w:val="24"/>
          <w:szCs w:val="24"/>
        </w:rPr>
        <w:t xml:space="preserve"> </w:t>
      </w:r>
    </w:p>
    <w:p w14:paraId="2F5CDFF3" w14:textId="77777777" w:rsidR="00AF6822" w:rsidRPr="001227B9" w:rsidRDefault="00AF6822" w:rsidP="00AF6822">
      <w:pPr>
        <w:spacing w:after="0"/>
        <w:rPr>
          <w:rFonts w:ascii="Times New Roman" w:hAnsi="Times New Roman" w:cs="Times New Roman"/>
          <w:b/>
          <w:bCs/>
          <w:sz w:val="24"/>
          <w:szCs w:val="24"/>
        </w:rPr>
      </w:pPr>
    </w:p>
    <w:p w14:paraId="1908373C" w14:textId="77777777" w:rsidR="00AF6822" w:rsidRPr="001227B9" w:rsidRDefault="00AF6822" w:rsidP="00AF6822">
      <w:pPr>
        <w:spacing w:after="0" w:line="240" w:lineRule="auto"/>
        <w:rPr>
          <w:rFonts w:ascii="Times New Roman" w:hAnsi="Times New Roman" w:cs="Times New Roman"/>
          <w:b/>
          <w:sz w:val="24"/>
          <w:szCs w:val="24"/>
        </w:rPr>
      </w:pPr>
      <w:r w:rsidRPr="001227B9">
        <w:rPr>
          <w:rFonts w:ascii="Times New Roman" w:hAnsi="Times New Roman" w:cs="Times New Roman"/>
          <w:b/>
          <w:sz w:val="24"/>
          <w:szCs w:val="24"/>
        </w:rPr>
        <w:t>Note:</w:t>
      </w:r>
    </w:p>
    <w:p w14:paraId="6B3BB6FC" w14:textId="77777777" w:rsidR="00AF6822" w:rsidRPr="001227B9" w:rsidRDefault="00AF6822" w:rsidP="00AF6822">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Effective July 1, 2025, </w:t>
      </w:r>
      <w:hyperlink r:id="rId13" w:tgtFrame="_blank" w:history="1">
        <w:r w:rsidRPr="001227B9">
          <w:rPr>
            <w:rFonts w:ascii="Times New Roman" w:eastAsia="Times New Roman" w:hAnsi="Times New Roman" w:cs="Times New Roman"/>
            <w:color w:val="054985"/>
            <w:sz w:val="24"/>
            <w:szCs w:val="24"/>
            <w:u w:val="single"/>
          </w:rPr>
          <w:t>Section 54.1-700</w:t>
        </w:r>
      </w:hyperlink>
      <w:r w:rsidRPr="001227B9">
        <w:rPr>
          <w:rFonts w:ascii="Times New Roman" w:eastAsia="Times New Roman" w:hAnsi="Times New Roman" w:cs="Times New Roman"/>
          <w:color w:val="273540"/>
          <w:sz w:val="24"/>
          <w:szCs w:val="24"/>
        </w:rPr>
        <w:t> of the Code of Virginia updated the definitions of cosmetologist and cosmetology to clarify that cosmetic treatments are not included in these definitions. As a result, straight razor shaving and body treatments will no longer be in the scope of the cosmetology program. For additional information, reference </w:t>
      </w:r>
      <w:hyperlink r:id="rId14" w:tgtFrame="_blank" w:history="1">
        <w:r w:rsidRPr="001227B9">
          <w:rPr>
            <w:rFonts w:ascii="Times New Roman" w:eastAsia="Times New Roman" w:hAnsi="Times New Roman" w:cs="Times New Roman"/>
            <w:color w:val="054985"/>
            <w:sz w:val="24"/>
            <w:szCs w:val="24"/>
            <w:u w:val="single"/>
          </w:rPr>
          <w:t>18VAC41-20-210</w:t>
        </w:r>
      </w:hyperlink>
      <w:r w:rsidRPr="001227B9">
        <w:rPr>
          <w:rFonts w:ascii="Times New Roman" w:eastAsia="Times New Roman" w:hAnsi="Times New Roman" w:cs="Times New Roman"/>
          <w:color w:val="273540"/>
          <w:sz w:val="24"/>
          <w:szCs w:val="24"/>
        </w:rPr>
        <w:t> for curriculum requirements and </w:t>
      </w:r>
      <w:hyperlink r:id="rId15" w:tgtFrame="_blank" w:history="1">
        <w:r w:rsidRPr="001227B9">
          <w:rPr>
            <w:rFonts w:ascii="Times New Roman" w:eastAsia="Times New Roman" w:hAnsi="Times New Roman" w:cs="Times New Roman"/>
            <w:color w:val="054985"/>
            <w:sz w:val="24"/>
            <w:szCs w:val="24"/>
            <w:u w:val="single"/>
          </w:rPr>
          <w:t>18VAC41-20-220</w:t>
        </w:r>
      </w:hyperlink>
      <w:r w:rsidRPr="001227B9">
        <w:rPr>
          <w:rFonts w:ascii="Times New Roman" w:eastAsia="Times New Roman" w:hAnsi="Times New Roman" w:cs="Times New Roman"/>
          <w:color w:val="273540"/>
          <w:sz w:val="24"/>
          <w:szCs w:val="24"/>
        </w:rPr>
        <w:t> for practical performance requirements.</w:t>
      </w:r>
    </w:p>
    <w:p w14:paraId="32562106" w14:textId="77777777" w:rsidR="00AF6822" w:rsidRDefault="00AF6822" w:rsidP="006E4F11">
      <w:pPr>
        <w:spacing w:after="0"/>
        <w:rPr>
          <w:rFonts w:ascii="Times New Roman" w:hAnsi="Times New Roman" w:cs="Times New Roman"/>
          <w:b/>
          <w:bCs/>
          <w:sz w:val="24"/>
          <w:szCs w:val="24"/>
        </w:rPr>
      </w:pPr>
    </w:p>
    <w:p w14:paraId="65DF1978" w14:textId="27CE59C2" w:rsidR="006E4F11" w:rsidRPr="006E4F11" w:rsidRDefault="006E4F11" w:rsidP="006E4F11">
      <w:pPr>
        <w:spacing w:after="0"/>
        <w:rPr>
          <w:rFonts w:ascii="Times New Roman" w:hAnsi="Times New Roman" w:cs="Times New Roman"/>
          <w:b/>
          <w:bCs/>
          <w:sz w:val="24"/>
          <w:szCs w:val="24"/>
        </w:rPr>
      </w:pPr>
      <w:r w:rsidRPr="006E4F11">
        <w:rPr>
          <w:rFonts w:ascii="Times New Roman" w:hAnsi="Times New Roman" w:cs="Times New Roman"/>
          <w:b/>
          <w:bCs/>
          <w:sz w:val="24"/>
          <w:szCs w:val="24"/>
        </w:rPr>
        <w:t>Credentials, Course Sequences, and Career Clusters/Pathways can be found here:</w:t>
      </w:r>
    </w:p>
    <w:p w14:paraId="3AE0F9B8" w14:textId="77777777" w:rsidR="006E4F11" w:rsidRPr="006E4F11" w:rsidRDefault="006E4F11" w:rsidP="006E4F11">
      <w:pPr>
        <w:rPr>
          <w:rFonts w:ascii="Times New Roman" w:hAnsi="Times New Roman" w:cs="Times New Roman"/>
          <w:sz w:val="24"/>
          <w:szCs w:val="24"/>
        </w:rPr>
      </w:pPr>
      <w:hyperlink r:id="rId16" w:tgtFrame="_blank" w:history="1">
        <w:r w:rsidRPr="006E4F11">
          <w:rPr>
            <w:rStyle w:val="Hyperlink"/>
            <w:rFonts w:ascii="Times New Roman" w:hAnsi="Times New Roman" w:cs="Times New Roman"/>
            <w:sz w:val="24"/>
            <w:szCs w:val="24"/>
          </w:rPr>
          <w:t>https://www.cteresource.org/career-clusters/human-services/cosmetology-ii/</w:t>
        </w:r>
      </w:hyperlink>
    </w:p>
    <w:p w14:paraId="40CAD37E" w14:textId="2889469E" w:rsidR="006E4F11" w:rsidRDefault="003B0257" w:rsidP="007F6BE6">
      <w:pPr>
        <w:rPr>
          <w:rFonts w:ascii="Times New Roman" w:hAnsi="Times New Roman" w:cs="Times New Roman"/>
          <w:sz w:val="24"/>
          <w:szCs w:val="24"/>
        </w:rPr>
      </w:pPr>
      <w:r w:rsidRPr="003B0257">
        <w:rPr>
          <w:rFonts w:ascii="Times New Roman" w:hAnsi="Times New Roman" w:cs="Times New Roman"/>
          <w:sz w:val="24"/>
          <w:szCs w:val="24"/>
        </w:rPr>
        <w:lastRenderedPageBreak/>
        <w:t xml:space="preserve">*Jump to </w:t>
      </w:r>
      <w:hyperlink w:anchor="demostrationsafetysanitationanddiseasec" w:history="1">
        <w:r w:rsidRPr="003B0257">
          <w:rPr>
            <w:rStyle w:val="Hyperlink"/>
            <w:rFonts w:ascii="Times New Roman" w:hAnsi="Times New Roman" w:cs="Times New Roman"/>
            <w:sz w:val="24"/>
            <w:szCs w:val="24"/>
          </w:rPr>
          <w:t>Cosmetology II</w:t>
        </w:r>
      </w:hyperlink>
      <w:r w:rsidRPr="003B0257">
        <w:rPr>
          <w:rFonts w:ascii="Times New Roman" w:hAnsi="Times New Roman" w:cs="Times New Roman"/>
          <w:sz w:val="24"/>
          <w:szCs w:val="24"/>
        </w:rPr>
        <w:t>-specific content.</w:t>
      </w:r>
    </w:p>
    <w:p w14:paraId="165F3767" w14:textId="5DDD2E60" w:rsidR="006E4F11" w:rsidRDefault="006E4F11" w:rsidP="006E4F11">
      <w:pPr>
        <w:tabs>
          <w:tab w:val="left" w:pos="6050"/>
        </w:tabs>
        <w:rPr>
          <w:rFonts w:ascii="Times New Roman" w:hAnsi="Times New Roman" w:cs="Times New Roman"/>
          <w:sz w:val="24"/>
          <w:szCs w:val="24"/>
        </w:rPr>
      </w:pPr>
      <w:r>
        <w:rPr>
          <w:rFonts w:ascii="Times New Roman" w:hAnsi="Times New Roman" w:cs="Times New Roman"/>
          <w:sz w:val="24"/>
          <w:szCs w:val="24"/>
        </w:rPr>
        <w:tab/>
      </w:r>
    </w:p>
    <w:tbl>
      <w:tblPr>
        <w:tblStyle w:val="TableGrid"/>
        <w:tblW w:w="5000" w:type="pct"/>
        <w:tblLayout w:type="fixed"/>
        <w:tblCellMar>
          <w:left w:w="115" w:type="dxa"/>
          <w:right w:w="115" w:type="dxa"/>
        </w:tblCellMar>
        <w:tblLook w:val="04A0" w:firstRow="1" w:lastRow="0" w:firstColumn="1" w:lastColumn="0" w:noHBand="0" w:noVBand="1"/>
      </w:tblPr>
      <w:tblGrid>
        <w:gridCol w:w="592"/>
        <w:gridCol w:w="2668"/>
        <w:gridCol w:w="4116"/>
        <w:gridCol w:w="4142"/>
        <w:gridCol w:w="2518"/>
        <w:gridCol w:w="2429"/>
        <w:gridCol w:w="2245"/>
      </w:tblGrid>
      <w:tr w:rsidR="00C82898" w:rsidRPr="009C4A1C" w14:paraId="32752441" w14:textId="1E8B5C1E" w:rsidTr="00C82898">
        <w:trPr>
          <w:tblHeader/>
        </w:trPr>
        <w:tc>
          <w:tcPr>
            <w:tcW w:w="158" w:type="pct"/>
            <w:tcBorders>
              <w:bottom w:val="single" w:sz="4" w:space="0" w:color="auto"/>
            </w:tcBorders>
            <w:shd w:val="clear" w:color="auto" w:fill="000000" w:themeFill="text1"/>
          </w:tcPr>
          <w:p w14:paraId="0779F77A" w14:textId="77777777" w:rsidR="00C82898" w:rsidRPr="009C4A1C" w:rsidRDefault="00C82898" w:rsidP="001C10B9">
            <w:pPr>
              <w:rPr>
                <w:rFonts w:ascii="Times New Roman" w:eastAsia="Times New Roman" w:hAnsi="Times New Roman" w:cs="Times New Roman"/>
                <w:b/>
                <w:bCs/>
                <w:sz w:val="24"/>
                <w:szCs w:val="24"/>
              </w:rPr>
            </w:pPr>
          </w:p>
        </w:tc>
        <w:tc>
          <w:tcPr>
            <w:tcW w:w="713" w:type="pct"/>
            <w:tcBorders>
              <w:bottom w:val="single" w:sz="4" w:space="0" w:color="auto"/>
            </w:tcBorders>
            <w:shd w:val="clear" w:color="auto" w:fill="000000" w:themeFill="text1"/>
            <w:tcMar>
              <w:top w:w="43" w:type="dxa"/>
              <w:left w:w="115" w:type="dxa"/>
              <w:bottom w:w="43" w:type="dxa"/>
              <w:right w:w="115" w:type="dxa"/>
            </w:tcMar>
          </w:tcPr>
          <w:p w14:paraId="6D17BDE9" w14:textId="77777777" w:rsidR="00C82898" w:rsidRPr="009C4A1C" w:rsidRDefault="00C82898" w:rsidP="001C10B9">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Task</w:t>
            </w:r>
            <w:r>
              <w:rPr>
                <w:rFonts w:ascii="Times New Roman" w:eastAsia="Times New Roman" w:hAnsi="Times New Roman" w:cs="Times New Roman"/>
                <w:b/>
                <w:bCs/>
                <w:sz w:val="24"/>
                <w:szCs w:val="24"/>
              </w:rPr>
              <w:t>/Competency</w:t>
            </w:r>
          </w:p>
        </w:tc>
        <w:tc>
          <w:tcPr>
            <w:tcW w:w="1099" w:type="pct"/>
            <w:tcBorders>
              <w:bottom w:val="single" w:sz="4" w:space="0" w:color="auto"/>
            </w:tcBorders>
            <w:shd w:val="clear" w:color="auto" w:fill="000000" w:themeFill="text1"/>
          </w:tcPr>
          <w:p w14:paraId="42DD957F" w14:textId="77777777" w:rsidR="00C82898" w:rsidRPr="009C4A1C" w:rsidRDefault="00C82898" w:rsidP="001C10B9">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Definition</w:t>
            </w:r>
          </w:p>
        </w:tc>
        <w:tc>
          <w:tcPr>
            <w:tcW w:w="1107" w:type="pct"/>
            <w:tcBorders>
              <w:bottom w:val="single" w:sz="4" w:space="0" w:color="auto"/>
            </w:tcBorders>
            <w:shd w:val="clear" w:color="auto" w:fill="000000" w:themeFill="text1"/>
          </w:tcPr>
          <w:p w14:paraId="49BCFABC" w14:textId="77777777" w:rsidR="00C82898" w:rsidRPr="009C4A1C" w:rsidRDefault="00C82898" w:rsidP="001C10B9">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Process/Skill Questions</w:t>
            </w:r>
          </w:p>
        </w:tc>
        <w:tc>
          <w:tcPr>
            <w:tcW w:w="673" w:type="pct"/>
            <w:tcBorders>
              <w:bottom w:val="single" w:sz="4" w:space="0" w:color="auto"/>
            </w:tcBorders>
            <w:shd w:val="clear" w:color="auto" w:fill="000000" w:themeFill="text1"/>
          </w:tcPr>
          <w:p w14:paraId="71EBD0B7" w14:textId="77777777" w:rsidR="00C82898" w:rsidRPr="009C4A1C" w:rsidRDefault="00C82898" w:rsidP="001C10B9">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SOL Correlations</w:t>
            </w:r>
          </w:p>
        </w:tc>
        <w:tc>
          <w:tcPr>
            <w:tcW w:w="649" w:type="pct"/>
            <w:tcBorders>
              <w:bottom w:val="single" w:sz="4" w:space="0" w:color="auto"/>
            </w:tcBorders>
            <w:shd w:val="clear" w:color="auto" w:fill="000000" w:themeFill="text1"/>
          </w:tcPr>
          <w:p w14:paraId="7EB2F530" w14:textId="36DCF07A" w:rsidR="00C82898" w:rsidRPr="009C4A1C" w:rsidRDefault="00C82898" w:rsidP="001C10B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State Board Correlations</w:t>
            </w:r>
          </w:p>
        </w:tc>
        <w:tc>
          <w:tcPr>
            <w:tcW w:w="600" w:type="pct"/>
            <w:tcBorders>
              <w:bottom w:val="single" w:sz="4" w:space="0" w:color="auto"/>
            </w:tcBorders>
            <w:shd w:val="clear" w:color="auto" w:fill="000000" w:themeFill="text1"/>
          </w:tcPr>
          <w:p w14:paraId="6359AF15" w14:textId="1BCF710E" w:rsidR="00C82898" w:rsidRDefault="00C82898" w:rsidP="00E91102">
            <w:pPr>
              <w:tabs>
                <w:tab w:val="left" w:pos="155"/>
              </w:tabs>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SkillsUSA Correlations</w:t>
            </w:r>
          </w:p>
        </w:tc>
      </w:tr>
      <w:tr w:rsidR="00C82898" w:rsidRPr="009C4A1C" w14:paraId="6D80FFED" w14:textId="029E9DB6" w:rsidTr="00C82898">
        <w:tc>
          <w:tcPr>
            <w:tcW w:w="158" w:type="pct"/>
            <w:shd w:val="clear" w:color="auto" w:fill="D0CECE" w:themeFill="background2" w:themeFillShade="E6"/>
          </w:tcPr>
          <w:p w14:paraId="52FCA828" w14:textId="77777777" w:rsidR="00C82898" w:rsidRPr="009C4A1C" w:rsidRDefault="00C82898" w:rsidP="001C10B9">
            <w:pPr>
              <w:pStyle w:val="Heading2"/>
              <w:spacing w:before="0" w:beforeAutospacing="0" w:after="0" w:afterAutospacing="0"/>
              <w:rPr>
                <w:sz w:val="24"/>
                <w:szCs w:val="24"/>
              </w:rPr>
            </w:pPr>
            <w:bookmarkStart w:id="1" w:name="_Hlk153979820"/>
          </w:p>
        </w:tc>
        <w:tc>
          <w:tcPr>
            <w:tcW w:w="713" w:type="pct"/>
            <w:shd w:val="clear" w:color="auto" w:fill="D0CECE" w:themeFill="background2" w:themeFillShade="E6"/>
            <w:tcMar>
              <w:top w:w="43" w:type="dxa"/>
              <w:left w:w="115" w:type="dxa"/>
              <w:bottom w:w="43" w:type="dxa"/>
              <w:right w:w="115" w:type="dxa"/>
            </w:tcMar>
          </w:tcPr>
          <w:p w14:paraId="41CBD881" w14:textId="77777777" w:rsidR="00C82898" w:rsidRPr="009C4A1C" w:rsidRDefault="00C82898" w:rsidP="001C10B9">
            <w:pPr>
              <w:pStyle w:val="Heading2"/>
              <w:spacing w:before="0" w:beforeAutospacing="0" w:after="0" w:afterAutospacing="0"/>
              <w:rPr>
                <w:sz w:val="24"/>
                <w:szCs w:val="24"/>
              </w:rPr>
            </w:pPr>
            <w:bookmarkStart w:id="2" w:name="_Toc67297988"/>
            <w:r w:rsidRPr="009C4A1C">
              <w:rPr>
                <w:sz w:val="24"/>
                <w:szCs w:val="24"/>
              </w:rPr>
              <w:t>Demonstrating Personal Qualities and Abilities</w:t>
            </w:r>
            <w:bookmarkEnd w:id="2"/>
          </w:p>
        </w:tc>
        <w:tc>
          <w:tcPr>
            <w:tcW w:w="1100" w:type="pct"/>
            <w:shd w:val="clear" w:color="auto" w:fill="D0CECE" w:themeFill="background2" w:themeFillShade="E6"/>
          </w:tcPr>
          <w:p w14:paraId="443D9BC3"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D0CECE" w:themeFill="background2" w:themeFillShade="E6"/>
          </w:tcPr>
          <w:p w14:paraId="0A8D6BF3" w14:textId="77777777" w:rsidR="00C82898" w:rsidRPr="009C4A1C" w:rsidRDefault="00C82898" w:rsidP="001C10B9">
            <w:pPr>
              <w:pStyle w:val="Heading2"/>
              <w:spacing w:before="0" w:beforeAutospacing="0" w:after="0" w:afterAutospacing="0"/>
              <w:rPr>
                <w:sz w:val="24"/>
                <w:szCs w:val="24"/>
              </w:rPr>
            </w:pPr>
          </w:p>
        </w:tc>
        <w:tc>
          <w:tcPr>
            <w:tcW w:w="673" w:type="pct"/>
            <w:shd w:val="clear" w:color="auto" w:fill="D0CECE" w:themeFill="background2" w:themeFillShade="E6"/>
          </w:tcPr>
          <w:p w14:paraId="6E72F02A"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D0CECE" w:themeFill="background2" w:themeFillShade="E6"/>
          </w:tcPr>
          <w:p w14:paraId="4A745F83"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D0CECE" w:themeFill="background2" w:themeFillShade="E6"/>
          </w:tcPr>
          <w:p w14:paraId="1A1503DF"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736424A5" w14:textId="334230B2" w:rsidTr="00C82898">
        <w:tc>
          <w:tcPr>
            <w:tcW w:w="158" w:type="pct"/>
          </w:tcPr>
          <w:p w14:paraId="08E7110D"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13" w:type="pct"/>
            <w:tcMar>
              <w:top w:w="43" w:type="dxa"/>
              <w:left w:w="115" w:type="dxa"/>
              <w:bottom w:w="43" w:type="dxa"/>
              <w:right w:w="115" w:type="dxa"/>
            </w:tcMar>
            <w:hideMark/>
          </w:tcPr>
          <w:p w14:paraId="2385CD35"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100" w:type="pct"/>
          </w:tcPr>
          <w:p w14:paraId="5F1E278B"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22DFEFA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3FA236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2E2BF2D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670F06B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6810BDF" w14:textId="77777777" w:rsidR="00C82898" w:rsidRPr="009C4A1C" w:rsidRDefault="00C82898" w:rsidP="001C10B9">
            <w:pPr>
              <w:rPr>
                <w:rFonts w:ascii="Times New Roman" w:eastAsia="Times New Roman" w:hAnsi="Times New Roman" w:cs="Times New Roman"/>
                <w:sz w:val="24"/>
                <w:szCs w:val="24"/>
              </w:rPr>
            </w:pPr>
          </w:p>
        </w:tc>
        <w:tc>
          <w:tcPr>
            <w:tcW w:w="1106" w:type="pct"/>
          </w:tcPr>
          <w:p w14:paraId="5FB133BD"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2C1ACFA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1B9DD68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113C8344"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673" w:type="pct"/>
          </w:tcPr>
          <w:p w14:paraId="59848957"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C95ACF1" w14:textId="77777777" w:rsidR="00C82898" w:rsidRDefault="00C82898" w:rsidP="001C10B9">
            <w:pPr>
              <w:rPr>
                <w:rFonts w:ascii="Times New Roman" w:eastAsia="Times New Roman" w:hAnsi="Times New Roman" w:cs="Times New Roman"/>
                <w:sz w:val="24"/>
                <w:szCs w:val="24"/>
              </w:rPr>
            </w:pPr>
          </w:p>
          <w:p w14:paraId="25186754"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440C9D3" w14:textId="77777777" w:rsidR="00C82898" w:rsidRDefault="00C82898" w:rsidP="001C10B9">
            <w:pPr>
              <w:rPr>
                <w:rFonts w:ascii="Times New Roman" w:eastAsia="Times New Roman" w:hAnsi="Times New Roman" w:cs="Times New Roman"/>
                <w:sz w:val="24"/>
                <w:szCs w:val="24"/>
              </w:rPr>
            </w:pPr>
          </w:p>
          <w:p w14:paraId="348B61FE"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623B2BE8" w14:textId="77777777" w:rsidR="00C82898" w:rsidRPr="009C4A1C" w:rsidRDefault="00C82898" w:rsidP="001C10B9">
            <w:pPr>
              <w:rPr>
                <w:rFonts w:ascii="Times New Roman" w:eastAsia="Times New Roman" w:hAnsi="Times New Roman" w:cs="Times New Roman"/>
                <w:sz w:val="24"/>
                <w:szCs w:val="24"/>
              </w:rPr>
            </w:pPr>
            <w:r w:rsidRPr="009D1D00">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49" w:type="pct"/>
          </w:tcPr>
          <w:p w14:paraId="13104CEF"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0D52ED5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DFC00BE" w14:textId="4168D450" w:rsidTr="00C82898">
        <w:tc>
          <w:tcPr>
            <w:tcW w:w="158" w:type="pct"/>
          </w:tcPr>
          <w:p w14:paraId="63DEB424"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w:t>
            </w:r>
          </w:p>
        </w:tc>
        <w:tc>
          <w:tcPr>
            <w:tcW w:w="713" w:type="pct"/>
            <w:tcMar>
              <w:top w:w="43" w:type="dxa"/>
              <w:left w:w="115" w:type="dxa"/>
              <w:bottom w:w="43" w:type="dxa"/>
              <w:right w:w="115" w:type="dxa"/>
            </w:tcMar>
          </w:tcPr>
          <w:p w14:paraId="71B1BFFD"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100" w:type="pct"/>
          </w:tcPr>
          <w:p w14:paraId="4B1F30DD"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6A2741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214D509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2E1A1C8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3AC464AB"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06" w:type="pct"/>
          </w:tcPr>
          <w:p w14:paraId="1B56CBDD"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6BD7ABA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4BE14C15"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1D30ABC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6F3BC012"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673" w:type="pct"/>
          </w:tcPr>
          <w:p w14:paraId="62446241" w14:textId="77777777" w:rsidR="00C82898"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47A5138" w14:textId="77777777" w:rsidR="00C82898" w:rsidRPr="009C4A1C" w:rsidRDefault="00C82898" w:rsidP="001C10B9">
            <w:pPr>
              <w:rPr>
                <w:rFonts w:ascii="Times New Roman" w:eastAsia="Times New Roman" w:hAnsi="Times New Roman" w:cs="Times New Roman"/>
                <w:sz w:val="24"/>
                <w:szCs w:val="24"/>
              </w:rPr>
            </w:pPr>
          </w:p>
          <w:p w14:paraId="138AC9FB"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E7366BE" w14:textId="77777777" w:rsidR="00C82898" w:rsidRDefault="00C82898" w:rsidP="001C10B9">
            <w:pPr>
              <w:rPr>
                <w:rFonts w:ascii="Times New Roman" w:eastAsia="Times New Roman" w:hAnsi="Times New Roman" w:cs="Times New Roman"/>
                <w:sz w:val="24"/>
                <w:szCs w:val="24"/>
              </w:rPr>
            </w:pPr>
          </w:p>
          <w:p w14:paraId="3C396895"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A.8, A.9, G.1, G.13, G.14, AFDA.3, AFDA.5, AFDA.8, AII.9, AII.10, AII.11, COM.1, COM.3, COM.4, COM.5, COM.8, DM.4, DM.7, DM.1*, DM.2*, DM.3*, DM.9*, PS.9*, PS.10*</w:t>
            </w:r>
          </w:p>
          <w:p w14:paraId="016DE2A4" w14:textId="77777777" w:rsidR="00C82898" w:rsidRPr="009D1D00" w:rsidRDefault="00C82898" w:rsidP="001C10B9">
            <w:pPr>
              <w:rPr>
                <w:rFonts w:ascii="Times New Roman" w:eastAsia="Times New Roman" w:hAnsi="Times New Roman" w:cs="Times New Roman"/>
                <w:sz w:val="24"/>
                <w:szCs w:val="24"/>
                <w:lang w:val="pt-BR"/>
              </w:rPr>
            </w:pPr>
          </w:p>
          <w:p w14:paraId="6F9C5E21" w14:textId="77777777" w:rsidR="00C82898" w:rsidRPr="009C4A1C" w:rsidRDefault="00C82898" w:rsidP="001C10B9">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49" w:type="pct"/>
          </w:tcPr>
          <w:p w14:paraId="5CD40CCD"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DA5DE7F"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64E5324" w14:textId="0F559B63" w:rsidTr="00C82898">
        <w:tc>
          <w:tcPr>
            <w:tcW w:w="158" w:type="pct"/>
          </w:tcPr>
          <w:p w14:paraId="57B564E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713" w:type="pct"/>
            <w:tcMar>
              <w:top w:w="43" w:type="dxa"/>
              <w:left w:w="115" w:type="dxa"/>
              <w:bottom w:w="43" w:type="dxa"/>
              <w:right w:w="115" w:type="dxa"/>
            </w:tcMar>
          </w:tcPr>
          <w:p w14:paraId="64ED7ACA"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100" w:type="pct"/>
          </w:tcPr>
          <w:p w14:paraId="058C750C"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87302C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6F3EA00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08EF40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17359521"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06" w:type="pct"/>
          </w:tcPr>
          <w:p w14:paraId="7DA6D6D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048E1895"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5A51D17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FDC9034"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673" w:type="pct"/>
          </w:tcPr>
          <w:p w14:paraId="1B94DE8E" w14:textId="77777777" w:rsidR="00C82898"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392AA1E3" w14:textId="77777777" w:rsidR="00C82898" w:rsidRPr="009C4A1C" w:rsidRDefault="00C82898" w:rsidP="001C10B9">
            <w:pPr>
              <w:rPr>
                <w:rFonts w:ascii="Times New Roman" w:eastAsia="Times New Roman" w:hAnsi="Times New Roman" w:cs="Times New Roman"/>
                <w:sz w:val="24"/>
                <w:szCs w:val="24"/>
              </w:rPr>
            </w:pPr>
          </w:p>
          <w:p w14:paraId="33915310"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692C5F3B"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236D225"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6136825" w14:textId="6C28C395" w:rsidTr="00C82898">
        <w:tc>
          <w:tcPr>
            <w:tcW w:w="158" w:type="pct"/>
          </w:tcPr>
          <w:p w14:paraId="65D87DD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13" w:type="pct"/>
            <w:tcMar>
              <w:top w:w="43" w:type="dxa"/>
              <w:left w:w="115" w:type="dxa"/>
              <w:bottom w:w="43" w:type="dxa"/>
              <w:right w:w="115" w:type="dxa"/>
            </w:tcMar>
          </w:tcPr>
          <w:p w14:paraId="3D5FB0CA"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100" w:type="pct"/>
          </w:tcPr>
          <w:p w14:paraId="1B0E0482"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3CFC1E0"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544D6F4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9B242B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06B65D7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1D2C8928"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06" w:type="pct"/>
          </w:tcPr>
          <w:p w14:paraId="50967EB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38886C1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64A7122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78716385"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3103EC57"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673" w:type="pct"/>
          </w:tcPr>
          <w:p w14:paraId="7E8E855E" w14:textId="77777777" w:rsidR="00C82898"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C9F5718" w14:textId="77777777" w:rsidR="00C82898" w:rsidRPr="009C4A1C" w:rsidRDefault="00C82898" w:rsidP="001C10B9">
            <w:pPr>
              <w:rPr>
                <w:rFonts w:ascii="Times New Roman" w:eastAsia="Times New Roman" w:hAnsi="Times New Roman" w:cs="Times New Roman"/>
                <w:sz w:val="24"/>
                <w:szCs w:val="24"/>
              </w:rPr>
            </w:pPr>
          </w:p>
          <w:p w14:paraId="47DCF595"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02C62202"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72E42BC7"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25801B7" w14:textId="36706CDA" w:rsidTr="00C82898">
        <w:tc>
          <w:tcPr>
            <w:tcW w:w="158" w:type="pct"/>
            <w:tcBorders>
              <w:bottom w:val="single" w:sz="4" w:space="0" w:color="auto"/>
            </w:tcBorders>
          </w:tcPr>
          <w:p w14:paraId="318EF68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13" w:type="pct"/>
            <w:tcBorders>
              <w:bottom w:val="single" w:sz="4" w:space="0" w:color="auto"/>
            </w:tcBorders>
            <w:tcMar>
              <w:top w:w="43" w:type="dxa"/>
              <w:left w:w="115" w:type="dxa"/>
              <w:bottom w:w="43" w:type="dxa"/>
              <w:right w:w="115" w:type="dxa"/>
            </w:tcMar>
          </w:tcPr>
          <w:p w14:paraId="5493CA5C"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100" w:type="pct"/>
            <w:tcBorders>
              <w:bottom w:val="single" w:sz="4" w:space="0" w:color="auto"/>
            </w:tcBorders>
          </w:tcPr>
          <w:p w14:paraId="44C700A7"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170E4E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030B454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626D347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1283AA1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6021A09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051B2923" w14:textId="77777777" w:rsidR="00C82898" w:rsidRPr="009C4A1C" w:rsidRDefault="00C82898">
            <w:pPr>
              <w:numPr>
                <w:ilvl w:val="1"/>
                <w:numId w:val="2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06" w:type="pct"/>
            <w:tcBorders>
              <w:bottom w:val="single" w:sz="4" w:space="0" w:color="auto"/>
            </w:tcBorders>
          </w:tcPr>
          <w:p w14:paraId="7E05DA7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419BBEC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0EF2E2B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16EF403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737F8CB7"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673" w:type="pct"/>
            <w:tcBorders>
              <w:bottom w:val="single" w:sz="4" w:space="0" w:color="auto"/>
            </w:tcBorders>
          </w:tcPr>
          <w:p w14:paraId="7F4649A7"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6849191" w14:textId="77777777" w:rsidR="00C82898" w:rsidRDefault="00C82898" w:rsidP="001C10B9">
            <w:pPr>
              <w:rPr>
                <w:rFonts w:ascii="Times New Roman" w:eastAsia="Times New Roman" w:hAnsi="Times New Roman" w:cs="Times New Roman"/>
                <w:sz w:val="24"/>
                <w:szCs w:val="24"/>
              </w:rPr>
            </w:pPr>
          </w:p>
          <w:p w14:paraId="66D131ED"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2755187" w14:textId="77777777" w:rsidR="00C82898" w:rsidRDefault="00C82898" w:rsidP="001C10B9">
            <w:pPr>
              <w:rPr>
                <w:rFonts w:ascii="Times New Roman" w:eastAsia="Times New Roman" w:hAnsi="Times New Roman" w:cs="Times New Roman"/>
                <w:sz w:val="24"/>
                <w:szCs w:val="24"/>
              </w:rPr>
            </w:pPr>
          </w:p>
          <w:p w14:paraId="69C56841" w14:textId="77777777" w:rsidR="00C82898" w:rsidRPr="009C4A1C" w:rsidRDefault="00C82898" w:rsidP="001C10B9">
            <w:pPr>
              <w:rPr>
                <w:rFonts w:ascii="Times New Roman" w:eastAsia="Times New Roman" w:hAnsi="Times New Roman" w:cs="Times New Roman"/>
                <w:sz w:val="24"/>
                <w:szCs w:val="24"/>
              </w:rPr>
            </w:pPr>
          </w:p>
        </w:tc>
        <w:tc>
          <w:tcPr>
            <w:tcW w:w="649" w:type="pct"/>
            <w:tcBorders>
              <w:bottom w:val="single" w:sz="4" w:space="0" w:color="auto"/>
            </w:tcBorders>
          </w:tcPr>
          <w:p w14:paraId="553D7901" w14:textId="77777777" w:rsidR="00C82898" w:rsidRPr="009C4A1C" w:rsidRDefault="00C82898" w:rsidP="001C10B9">
            <w:pPr>
              <w:rPr>
                <w:rFonts w:ascii="Times New Roman" w:eastAsia="Times New Roman" w:hAnsi="Times New Roman" w:cs="Times New Roman"/>
                <w:sz w:val="24"/>
                <w:szCs w:val="24"/>
              </w:rPr>
            </w:pPr>
          </w:p>
        </w:tc>
        <w:tc>
          <w:tcPr>
            <w:tcW w:w="600" w:type="pct"/>
            <w:tcBorders>
              <w:bottom w:val="single" w:sz="4" w:space="0" w:color="auto"/>
            </w:tcBorders>
          </w:tcPr>
          <w:p w14:paraId="120CAEE8"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50C24D5" w14:textId="0B9EA73E" w:rsidTr="00C82898">
        <w:tc>
          <w:tcPr>
            <w:tcW w:w="158" w:type="pct"/>
            <w:shd w:val="clear" w:color="auto" w:fill="D0CECE" w:themeFill="background2" w:themeFillShade="E6"/>
          </w:tcPr>
          <w:p w14:paraId="7546A7F6" w14:textId="77777777" w:rsidR="00C82898" w:rsidRPr="009C4A1C" w:rsidRDefault="00C82898" w:rsidP="001C10B9">
            <w:pPr>
              <w:pStyle w:val="Heading2"/>
              <w:spacing w:before="0" w:beforeAutospacing="0" w:after="0" w:afterAutospacing="0"/>
              <w:rPr>
                <w:sz w:val="24"/>
                <w:szCs w:val="24"/>
              </w:rPr>
            </w:pPr>
          </w:p>
        </w:tc>
        <w:tc>
          <w:tcPr>
            <w:tcW w:w="713" w:type="pct"/>
            <w:shd w:val="clear" w:color="auto" w:fill="D0CECE" w:themeFill="background2" w:themeFillShade="E6"/>
            <w:tcMar>
              <w:top w:w="43" w:type="dxa"/>
              <w:left w:w="115" w:type="dxa"/>
              <w:bottom w:w="43" w:type="dxa"/>
              <w:right w:w="115" w:type="dxa"/>
            </w:tcMar>
          </w:tcPr>
          <w:p w14:paraId="32A68A72" w14:textId="77777777" w:rsidR="00C82898" w:rsidRPr="009C4A1C" w:rsidRDefault="00C82898" w:rsidP="001C10B9">
            <w:pPr>
              <w:pStyle w:val="Heading2"/>
              <w:spacing w:before="0" w:beforeAutospacing="0" w:after="0" w:afterAutospacing="0"/>
              <w:rPr>
                <w:sz w:val="24"/>
                <w:szCs w:val="24"/>
              </w:rPr>
            </w:pPr>
            <w:bookmarkStart w:id="3" w:name="_Toc67297989"/>
            <w:r w:rsidRPr="009C4A1C">
              <w:rPr>
                <w:sz w:val="24"/>
                <w:szCs w:val="24"/>
              </w:rPr>
              <w:t>Demonstrating Interpersonal Skills</w:t>
            </w:r>
          </w:p>
        </w:tc>
        <w:tc>
          <w:tcPr>
            <w:tcW w:w="1100" w:type="pct"/>
            <w:shd w:val="clear" w:color="auto" w:fill="D0CECE" w:themeFill="background2" w:themeFillShade="E6"/>
          </w:tcPr>
          <w:p w14:paraId="3A19F77A"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D0CECE" w:themeFill="background2" w:themeFillShade="E6"/>
          </w:tcPr>
          <w:p w14:paraId="1137E8C7" w14:textId="77777777" w:rsidR="00C82898" w:rsidRPr="009C4A1C" w:rsidRDefault="00C82898" w:rsidP="001C10B9">
            <w:pPr>
              <w:pStyle w:val="Heading2"/>
              <w:spacing w:before="0" w:beforeAutospacing="0" w:after="0" w:afterAutospacing="0"/>
              <w:rPr>
                <w:sz w:val="24"/>
                <w:szCs w:val="24"/>
              </w:rPr>
            </w:pPr>
          </w:p>
        </w:tc>
        <w:bookmarkEnd w:id="3"/>
        <w:tc>
          <w:tcPr>
            <w:tcW w:w="673" w:type="pct"/>
            <w:shd w:val="clear" w:color="auto" w:fill="D0CECE" w:themeFill="background2" w:themeFillShade="E6"/>
          </w:tcPr>
          <w:p w14:paraId="28E9CB86"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D0CECE" w:themeFill="background2" w:themeFillShade="E6"/>
          </w:tcPr>
          <w:p w14:paraId="2C31941F"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D0CECE" w:themeFill="background2" w:themeFillShade="E6"/>
          </w:tcPr>
          <w:p w14:paraId="6082A866"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5186E15B" w14:textId="0F8337B6" w:rsidTr="00C82898">
        <w:tc>
          <w:tcPr>
            <w:tcW w:w="158" w:type="pct"/>
          </w:tcPr>
          <w:p w14:paraId="3DEDC25E"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713" w:type="pct"/>
            <w:tcMar>
              <w:top w:w="43" w:type="dxa"/>
              <w:left w:w="115" w:type="dxa"/>
              <w:bottom w:w="43" w:type="dxa"/>
              <w:right w:w="115" w:type="dxa"/>
            </w:tcMar>
            <w:hideMark/>
          </w:tcPr>
          <w:p w14:paraId="65465275"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100" w:type="pct"/>
          </w:tcPr>
          <w:p w14:paraId="55D64930"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06" w:type="pct"/>
          </w:tcPr>
          <w:p w14:paraId="18C2ABDA"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F4795D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784D7761"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4EE9CFA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7AD1216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673" w:type="pct"/>
          </w:tcPr>
          <w:p w14:paraId="43FB2211"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456C21E" w14:textId="77777777" w:rsidR="00C82898" w:rsidRDefault="00C82898" w:rsidP="001C10B9">
            <w:pPr>
              <w:rPr>
                <w:rFonts w:ascii="Times New Roman" w:eastAsia="Times New Roman" w:hAnsi="Times New Roman" w:cs="Times New Roman"/>
                <w:sz w:val="24"/>
                <w:szCs w:val="24"/>
              </w:rPr>
            </w:pPr>
          </w:p>
          <w:p w14:paraId="5F61A781" w14:textId="77777777" w:rsidR="00C82898" w:rsidRPr="009C4A1C" w:rsidRDefault="00C82898" w:rsidP="001C10B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649" w:type="pct"/>
          </w:tcPr>
          <w:p w14:paraId="4063D8F4"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7FCEEC0"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2AA72C1" w14:textId="7D6006F9" w:rsidTr="00C82898">
        <w:tc>
          <w:tcPr>
            <w:tcW w:w="158" w:type="pct"/>
          </w:tcPr>
          <w:p w14:paraId="3E803C4C"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13" w:type="pct"/>
            <w:tcMar>
              <w:top w:w="43" w:type="dxa"/>
              <w:left w:w="115" w:type="dxa"/>
              <w:bottom w:w="43" w:type="dxa"/>
              <w:right w:w="115" w:type="dxa"/>
            </w:tcMar>
          </w:tcPr>
          <w:p w14:paraId="5895FA1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100" w:type="pct"/>
          </w:tcPr>
          <w:p w14:paraId="0CA80CF7"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606139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522A094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31B2D3F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47994A6"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106" w:type="pct"/>
          </w:tcPr>
          <w:p w14:paraId="374884D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741BF79A"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6FF6B931"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672B7C84"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673" w:type="pct"/>
          </w:tcPr>
          <w:p w14:paraId="0A54CD91"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25EDF95" w14:textId="77777777" w:rsidR="00C82898" w:rsidRPr="009C4A1C" w:rsidRDefault="00C82898" w:rsidP="001C10B9">
            <w:pPr>
              <w:rPr>
                <w:rFonts w:ascii="Times New Roman" w:eastAsia="Times New Roman" w:hAnsi="Times New Roman" w:cs="Times New Roman"/>
                <w:sz w:val="24"/>
                <w:szCs w:val="24"/>
              </w:rPr>
            </w:pPr>
          </w:p>
          <w:p w14:paraId="3CB441E7" w14:textId="77777777" w:rsidR="00C82898" w:rsidRPr="009C4A1C"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6A510E9C"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7F88CB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469E527" w14:textId="453C52D4" w:rsidTr="00C82898">
        <w:tc>
          <w:tcPr>
            <w:tcW w:w="158" w:type="pct"/>
          </w:tcPr>
          <w:p w14:paraId="20012829"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713" w:type="pct"/>
            <w:tcMar>
              <w:top w:w="43" w:type="dxa"/>
              <w:left w:w="115" w:type="dxa"/>
              <w:bottom w:w="43" w:type="dxa"/>
              <w:right w:w="115" w:type="dxa"/>
            </w:tcMar>
          </w:tcPr>
          <w:p w14:paraId="676E82C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100" w:type="pct"/>
          </w:tcPr>
          <w:p w14:paraId="159B52D3"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2C5364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62C0228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7FF95BA0"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1C3CFE0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6AE9A0B7"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06" w:type="pct"/>
          </w:tcPr>
          <w:p w14:paraId="1FC76E57"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0E0BBC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8906F4D"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280AA4A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3B5C7A8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65D58CA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73" w:type="pct"/>
          </w:tcPr>
          <w:p w14:paraId="4C817C98"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E95A737" w14:textId="77777777" w:rsidR="00C82898" w:rsidRPr="009C4A1C" w:rsidRDefault="00C82898" w:rsidP="001C10B9">
            <w:pPr>
              <w:rPr>
                <w:rFonts w:ascii="Times New Roman" w:eastAsia="Times New Roman" w:hAnsi="Times New Roman" w:cs="Times New Roman"/>
                <w:sz w:val="24"/>
                <w:szCs w:val="24"/>
              </w:rPr>
            </w:pPr>
          </w:p>
          <w:p w14:paraId="6E3CB435" w14:textId="77777777" w:rsidR="00C82898" w:rsidRPr="009C4A1C"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29DA3D2E"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64267E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A10F286" w14:textId="2C980CEA" w:rsidTr="00C82898">
        <w:tc>
          <w:tcPr>
            <w:tcW w:w="158" w:type="pct"/>
          </w:tcPr>
          <w:p w14:paraId="5D88E208"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713" w:type="pct"/>
            <w:tcMar>
              <w:top w:w="43" w:type="dxa"/>
              <w:left w:w="115" w:type="dxa"/>
              <w:bottom w:w="43" w:type="dxa"/>
              <w:right w:w="115" w:type="dxa"/>
            </w:tcMar>
          </w:tcPr>
          <w:p w14:paraId="67543714"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100" w:type="pct"/>
          </w:tcPr>
          <w:p w14:paraId="24D1E2DE"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2F9280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4B80818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1BF6301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4E9F116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476CA292"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06" w:type="pct"/>
          </w:tcPr>
          <w:p w14:paraId="2DA58D5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432AFA7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62D7C793"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0B104785"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0A946920"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673" w:type="pct"/>
          </w:tcPr>
          <w:p w14:paraId="7A919FC0"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3FAA929E" w14:textId="77777777" w:rsidR="00C82898" w:rsidRPr="009C4A1C" w:rsidRDefault="00C82898" w:rsidP="001C10B9">
            <w:pPr>
              <w:rPr>
                <w:rFonts w:ascii="Times New Roman" w:eastAsia="Times New Roman" w:hAnsi="Times New Roman" w:cs="Times New Roman"/>
                <w:sz w:val="24"/>
                <w:szCs w:val="24"/>
              </w:rPr>
            </w:pPr>
          </w:p>
          <w:p w14:paraId="0DC799A2" w14:textId="77777777" w:rsidR="00C82898" w:rsidRPr="009C4A1C"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3D5D945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0342F3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D6F3018" w14:textId="4D054D3E" w:rsidTr="00C82898">
        <w:tc>
          <w:tcPr>
            <w:tcW w:w="158" w:type="pct"/>
            <w:tcBorders>
              <w:bottom w:val="single" w:sz="4" w:space="0" w:color="auto"/>
            </w:tcBorders>
          </w:tcPr>
          <w:p w14:paraId="0734D08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13" w:type="pct"/>
            <w:tcBorders>
              <w:bottom w:val="single" w:sz="4" w:space="0" w:color="auto"/>
            </w:tcBorders>
            <w:tcMar>
              <w:top w:w="43" w:type="dxa"/>
              <w:left w:w="115" w:type="dxa"/>
              <w:bottom w:w="43" w:type="dxa"/>
              <w:right w:w="115" w:type="dxa"/>
            </w:tcMar>
          </w:tcPr>
          <w:p w14:paraId="102FA5D4"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100" w:type="pct"/>
            <w:tcBorders>
              <w:bottom w:val="single" w:sz="4" w:space="0" w:color="auto"/>
            </w:tcBorders>
          </w:tcPr>
          <w:p w14:paraId="0EF97C01"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416D881" w14:textId="77777777" w:rsidR="00C82898" w:rsidRPr="00ED3052" w:rsidRDefault="00C82898">
            <w:pPr>
              <w:pStyle w:val="ListParagraph"/>
              <w:numPr>
                <w:ilvl w:val="0"/>
                <w:numId w:val="248"/>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4B7C91C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04F21D2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5754ECB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7009B48B"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06" w:type="pct"/>
            <w:tcBorders>
              <w:bottom w:val="single" w:sz="4" w:space="0" w:color="auto"/>
            </w:tcBorders>
          </w:tcPr>
          <w:p w14:paraId="3F601BB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65138EB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3A5824BB"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6285F0A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476D0A08"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673" w:type="pct"/>
            <w:tcBorders>
              <w:bottom w:val="single" w:sz="4" w:space="0" w:color="auto"/>
            </w:tcBorders>
          </w:tcPr>
          <w:p w14:paraId="3D26C1ED"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2EA85F4" w14:textId="77777777" w:rsidR="00C82898" w:rsidRDefault="00C82898" w:rsidP="001C10B9">
            <w:pPr>
              <w:rPr>
                <w:rFonts w:ascii="Times New Roman" w:eastAsia="Times New Roman" w:hAnsi="Times New Roman" w:cs="Times New Roman"/>
                <w:sz w:val="24"/>
                <w:szCs w:val="24"/>
              </w:rPr>
            </w:pPr>
          </w:p>
          <w:p w14:paraId="4A21A7D9" w14:textId="77777777" w:rsidR="00C82898" w:rsidRPr="009C4A1C"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Borders>
              <w:bottom w:val="single" w:sz="4" w:space="0" w:color="auto"/>
            </w:tcBorders>
          </w:tcPr>
          <w:p w14:paraId="0831113E" w14:textId="77777777" w:rsidR="00C82898" w:rsidRPr="009C4A1C" w:rsidRDefault="00C82898" w:rsidP="001C10B9">
            <w:pPr>
              <w:rPr>
                <w:rFonts w:ascii="Times New Roman" w:eastAsia="Times New Roman" w:hAnsi="Times New Roman" w:cs="Times New Roman"/>
                <w:sz w:val="24"/>
                <w:szCs w:val="24"/>
              </w:rPr>
            </w:pPr>
          </w:p>
        </w:tc>
        <w:tc>
          <w:tcPr>
            <w:tcW w:w="600" w:type="pct"/>
            <w:tcBorders>
              <w:bottom w:val="single" w:sz="4" w:space="0" w:color="auto"/>
            </w:tcBorders>
          </w:tcPr>
          <w:p w14:paraId="5F7116B1"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27DA341" w14:textId="108075F8" w:rsidTr="00C82898">
        <w:tc>
          <w:tcPr>
            <w:tcW w:w="158" w:type="pct"/>
            <w:shd w:val="clear" w:color="auto" w:fill="AEAAAA" w:themeFill="background2" w:themeFillShade="BF"/>
          </w:tcPr>
          <w:p w14:paraId="0D94E7E2" w14:textId="77777777" w:rsidR="00C82898" w:rsidRPr="009C4A1C" w:rsidRDefault="00C82898" w:rsidP="001C10B9">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24907071" w14:textId="77777777" w:rsidR="00C82898" w:rsidRPr="009C4A1C" w:rsidRDefault="00C82898" w:rsidP="001C10B9">
            <w:pPr>
              <w:pStyle w:val="Heading2"/>
              <w:spacing w:before="0" w:beforeAutospacing="0" w:after="0" w:afterAutospacing="0"/>
              <w:rPr>
                <w:sz w:val="24"/>
                <w:szCs w:val="24"/>
              </w:rPr>
            </w:pPr>
            <w:bookmarkStart w:id="4" w:name="_Toc67297990"/>
            <w:r w:rsidRPr="009C4A1C">
              <w:rPr>
                <w:sz w:val="24"/>
                <w:szCs w:val="24"/>
              </w:rPr>
              <w:t>Demonstrating Professional Competencies</w:t>
            </w:r>
          </w:p>
        </w:tc>
        <w:tc>
          <w:tcPr>
            <w:tcW w:w="1100" w:type="pct"/>
            <w:shd w:val="clear" w:color="auto" w:fill="AEAAAA" w:themeFill="background2" w:themeFillShade="BF"/>
          </w:tcPr>
          <w:p w14:paraId="54366063"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AEAAAA" w:themeFill="background2" w:themeFillShade="BF"/>
          </w:tcPr>
          <w:p w14:paraId="451C9ECA" w14:textId="77777777" w:rsidR="00C82898" w:rsidRPr="009C4A1C" w:rsidRDefault="00C82898" w:rsidP="001C10B9">
            <w:pPr>
              <w:pStyle w:val="Heading2"/>
              <w:spacing w:before="0" w:beforeAutospacing="0" w:after="0" w:afterAutospacing="0"/>
              <w:rPr>
                <w:sz w:val="24"/>
                <w:szCs w:val="24"/>
              </w:rPr>
            </w:pPr>
          </w:p>
        </w:tc>
        <w:bookmarkEnd w:id="4"/>
        <w:tc>
          <w:tcPr>
            <w:tcW w:w="673" w:type="pct"/>
            <w:shd w:val="clear" w:color="auto" w:fill="AEAAAA" w:themeFill="background2" w:themeFillShade="BF"/>
          </w:tcPr>
          <w:p w14:paraId="760489A4"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AEAAAA" w:themeFill="background2" w:themeFillShade="BF"/>
          </w:tcPr>
          <w:p w14:paraId="272145C0"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AEAAAA" w:themeFill="background2" w:themeFillShade="BF"/>
          </w:tcPr>
          <w:p w14:paraId="2B3A73A0"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18AC8EE3" w14:textId="7C72945E" w:rsidTr="00C82898">
        <w:tc>
          <w:tcPr>
            <w:tcW w:w="158" w:type="pct"/>
          </w:tcPr>
          <w:p w14:paraId="68ECB98C"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13" w:type="pct"/>
            <w:tcMar>
              <w:top w:w="43" w:type="dxa"/>
              <w:left w:w="115" w:type="dxa"/>
              <w:bottom w:w="43" w:type="dxa"/>
              <w:right w:w="115" w:type="dxa"/>
            </w:tcMar>
          </w:tcPr>
          <w:p w14:paraId="5C970DE5"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100" w:type="pct"/>
          </w:tcPr>
          <w:p w14:paraId="29FCE275"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887B4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FEECF74"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06" w:type="pct"/>
          </w:tcPr>
          <w:p w14:paraId="47995B8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6158067A"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08FD7361"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7E4009C8"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673" w:type="pct"/>
          </w:tcPr>
          <w:p w14:paraId="79C42AAC"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75A613C6" w14:textId="77777777" w:rsidR="00C82898" w:rsidRPr="009C4A1C" w:rsidRDefault="00C82898" w:rsidP="001C10B9">
            <w:pPr>
              <w:rPr>
                <w:rFonts w:ascii="Times New Roman" w:eastAsia="Times New Roman" w:hAnsi="Times New Roman" w:cs="Times New Roman"/>
                <w:sz w:val="24"/>
                <w:szCs w:val="24"/>
              </w:rPr>
            </w:pPr>
          </w:p>
          <w:p w14:paraId="7F51868A" w14:textId="77777777" w:rsidR="00C82898" w:rsidRPr="009C4A1C"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75A366D2"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52B2D2C8"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19B788D" w14:textId="314D2D95" w:rsidTr="00C82898">
        <w:tc>
          <w:tcPr>
            <w:tcW w:w="158" w:type="pct"/>
          </w:tcPr>
          <w:p w14:paraId="2EF25309"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13" w:type="pct"/>
            <w:tcMar>
              <w:top w:w="43" w:type="dxa"/>
              <w:left w:w="115" w:type="dxa"/>
              <w:bottom w:w="43" w:type="dxa"/>
              <w:right w:w="115" w:type="dxa"/>
            </w:tcMar>
          </w:tcPr>
          <w:p w14:paraId="21685F6E"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100" w:type="pct"/>
          </w:tcPr>
          <w:p w14:paraId="3C21CCAA" w14:textId="77777777" w:rsidR="00C82898" w:rsidRPr="00E8219E" w:rsidRDefault="00C82898" w:rsidP="001C10B9">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77B5571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02DB1C8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2AE2DED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C8B5F28"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106" w:type="pct"/>
          </w:tcPr>
          <w:p w14:paraId="69CE60D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2D65F3B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3B449F7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52A71B42"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6FCD8A31"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673" w:type="pct"/>
          </w:tcPr>
          <w:p w14:paraId="3B3B6420" w14:textId="77777777" w:rsidR="00C82898"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707CEFDF" w14:textId="77777777" w:rsidR="00C82898" w:rsidRPr="009C4A1C" w:rsidRDefault="00C82898" w:rsidP="001C10B9">
            <w:pPr>
              <w:rPr>
                <w:rFonts w:ascii="Times New Roman" w:eastAsia="Times New Roman" w:hAnsi="Times New Roman" w:cs="Times New Roman"/>
                <w:sz w:val="24"/>
                <w:szCs w:val="24"/>
              </w:rPr>
            </w:pPr>
          </w:p>
          <w:p w14:paraId="040B2C76" w14:textId="77777777" w:rsidR="00C82898"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BB55474" w14:textId="77777777" w:rsidR="00C82898" w:rsidRPr="009C4A1C" w:rsidRDefault="00C82898" w:rsidP="001C10B9">
            <w:pPr>
              <w:rPr>
                <w:rFonts w:ascii="Times New Roman" w:eastAsia="Times New Roman" w:hAnsi="Times New Roman" w:cs="Times New Roman"/>
                <w:sz w:val="24"/>
                <w:szCs w:val="24"/>
              </w:rPr>
            </w:pPr>
          </w:p>
          <w:p w14:paraId="3675B8B6"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5D3BFE66"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78DA685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5731E5D" w14:textId="6DE0FEA8" w:rsidTr="00C82898">
        <w:tc>
          <w:tcPr>
            <w:tcW w:w="158" w:type="pct"/>
          </w:tcPr>
          <w:p w14:paraId="246CAFD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13" w:type="pct"/>
            <w:tcMar>
              <w:top w:w="43" w:type="dxa"/>
              <w:left w:w="115" w:type="dxa"/>
              <w:bottom w:w="43" w:type="dxa"/>
              <w:right w:w="115" w:type="dxa"/>
            </w:tcMar>
          </w:tcPr>
          <w:p w14:paraId="78A26CD2"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100" w:type="pct"/>
          </w:tcPr>
          <w:p w14:paraId="0A35AA74"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7D8E8D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6769BC5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5E6AA0C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BA6F05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0E5E6790"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06" w:type="pct"/>
          </w:tcPr>
          <w:p w14:paraId="56B7B6C2"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0EB1A33"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3658FBA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0EBC244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62C9222B"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673" w:type="pct"/>
          </w:tcPr>
          <w:p w14:paraId="5930AC0D"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English:</w:t>
            </w:r>
            <w:r w:rsidRPr="009D1D00">
              <w:rPr>
                <w:rFonts w:ascii="Times New Roman" w:eastAsia="Times New Roman" w:hAnsi="Times New Roman" w:cs="Times New Roman"/>
                <w:sz w:val="24"/>
                <w:szCs w:val="24"/>
                <w:lang w:val="pt-BR"/>
              </w:rPr>
              <w:t xml:space="preserve"> 9.C, 9.DSR, 9.RI, 9.R, 10.C, 10.DSR, 10.RI, 10.6, 10.R, 11.C, 11.DSR, 11.RI, 11.R, 12.C, 12.DSR, 12.RI, 12.R</w:t>
            </w:r>
          </w:p>
          <w:p w14:paraId="3B456629" w14:textId="77777777" w:rsidR="00C82898" w:rsidRPr="009D1D00" w:rsidRDefault="00C82898" w:rsidP="001C10B9">
            <w:pPr>
              <w:rPr>
                <w:rFonts w:ascii="Times New Roman" w:eastAsia="Times New Roman" w:hAnsi="Times New Roman" w:cs="Times New Roman"/>
                <w:sz w:val="24"/>
                <w:szCs w:val="24"/>
                <w:lang w:val="pt-BR"/>
              </w:rPr>
            </w:pPr>
          </w:p>
          <w:p w14:paraId="706CFAE6" w14:textId="77777777" w:rsidR="00C82898"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FE238C0" w14:textId="77777777" w:rsidR="00C82898" w:rsidRPr="009C4A1C" w:rsidRDefault="00C82898" w:rsidP="001C10B9">
            <w:pPr>
              <w:rPr>
                <w:rFonts w:ascii="Times New Roman" w:eastAsia="Times New Roman" w:hAnsi="Times New Roman" w:cs="Times New Roman"/>
                <w:sz w:val="24"/>
                <w:szCs w:val="24"/>
              </w:rPr>
            </w:pPr>
          </w:p>
          <w:p w14:paraId="44A7E681" w14:textId="77777777" w:rsidR="00C82898" w:rsidRPr="009C4A1C"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649" w:type="pct"/>
          </w:tcPr>
          <w:p w14:paraId="7842CB03"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B96706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AF6822" w14:paraId="1E043509" w14:textId="05625B76" w:rsidTr="00C82898">
        <w:tc>
          <w:tcPr>
            <w:tcW w:w="158" w:type="pct"/>
          </w:tcPr>
          <w:p w14:paraId="1C609B65"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13" w:type="pct"/>
            <w:tcMar>
              <w:top w:w="43" w:type="dxa"/>
              <w:left w:w="115" w:type="dxa"/>
              <w:bottom w:w="43" w:type="dxa"/>
              <w:right w:w="115" w:type="dxa"/>
            </w:tcMar>
          </w:tcPr>
          <w:p w14:paraId="413641B7"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100" w:type="pct"/>
          </w:tcPr>
          <w:p w14:paraId="5983E305"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3A912F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7849EAB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46BD7B6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6E33852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4988944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17ADDACA" w14:textId="77777777" w:rsidR="00C82898" w:rsidRPr="00ED3052" w:rsidRDefault="00C82898">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3AF2D2F" w14:textId="77777777" w:rsidR="00C82898" w:rsidRPr="00ED3052" w:rsidRDefault="00C82898">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72652795" w14:textId="77777777" w:rsidR="00C82898" w:rsidRPr="009C4A1C" w:rsidRDefault="00C82898">
            <w:pPr>
              <w:numPr>
                <w:ilvl w:val="1"/>
                <w:numId w:val="2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06" w:type="pct"/>
          </w:tcPr>
          <w:p w14:paraId="2DAC723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BA6A82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38EE4B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2BEA4CC7"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6903C8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766E8611"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673" w:type="pct"/>
          </w:tcPr>
          <w:p w14:paraId="091A2C85"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English:</w:t>
            </w:r>
            <w:r w:rsidRPr="009D1D00">
              <w:rPr>
                <w:rFonts w:ascii="Times New Roman" w:eastAsia="Times New Roman" w:hAnsi="Times New Roman" w:cs="Times New Roman"/>
                <w:sz w:val="24"/>
                <w:szCs w:val="24"/>
                <w:lang w:val="pt-BR"/>
              </w:rPr>
              <w:t xml:space="preserve"> 9.C, 9.DSR, 9.RI, 9.R, 10.C, 10.DSR, 10.RI, 10.6, 10.R, 11.C, 11.DSR, 11.RI, 11.R, 12.C, 12.DSR, 12.RI, 12.R</w:t>
            </w:r>
          </w:p>
          <w:p w14:paraId="4C2AA4FC" w14:textId="77777777" w:rsidR="00C82898" w:rsidRPr="009D1D00" w:rsidRDefault="00C82898" w:rsidP="001C10B9">
            <w:pPr>
              <w:rPr>
                <w:rFonts w:ascii="Times New Roman" w:eastAsia="Times New Roman" w:hAnsi="Times New Roman" w:cs="Times New Roman"/>
                <w:sz w:val="24"/>
                <w:szCs w:val="24"/>
                <w:lang w:val="pt-BR"/>
              </w:rPr>
            </w:pPr>
          </w:p>
          <w:p w14:paraId="1B083A01" w14:textId="77777777" w:rsidR="00C82898"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25A605C4" w14:textId="77777777" w:rsidR="00C82898" w:rsidRPr="009C4A1C" w:rsidRDefault="00C82898" w:rsidP="001C10B9">
            <w:pPr>
              <w:rPr>
                <w:rFonts w:ascii="Times New Roman" w:eastAsia="Times New Roman" w:hAnsi="Times New Roman" w:cs="Times New Roman"/>
                <w:sz w:val="24"/>
                <w:szCs w:val="24"/>
              </w:rPr>
            </w:pPr>
          </w:p>
          <w:p w14:paraId="6D37FC07"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A.4, A.5, A.8, A.9, AFDA.3, AFDA.4, AFDA.5, AFDA.6, AFDA.7, AFDA.8, COM.1, COM.3, COM.5, COM.8</w:t>
            </w:r>
          </w:p>
        </w:tc>
        <w:tc>
          <w:tcPr>
            <w:tcW w:w="649" w:type="pct"/>
          </w:tcPr>
          <w:p w14:paraId="17CC91DB" w14:textId="77777777" w:rsidR="00C82898" w:rsidRPr="009D1D00" w:rsidRDefault="00C82898" w:rsidP="001C10B9">
            <w:pPr>
              <w:rPr>
                <w:rFonts w:ascii="Times New Roman" w:eastAsia="Times New Roman" w:hAnsi="Times New Roman" w:cs="Times New Roman"/>
                <w:sz w:val="24"/>
                <w:szCs w:val="24"/>
                <w:lang w:val="pt-BR"/>
              </w:rPr>
            </w:pPr>
          </w:p>
        </w:tc>
        <w:tc>
          <w:tcPr>
            <w:tcW w:w="600" w:type="pct"/>
          </w:tcPr>
          <w:p w14:paraId="295B7B16" w14:textId="77777777" w:rsidR="00C82898" w:rsidRPr="009D1D00" w:rsidRDefault="00C82898" w:rsidP="00E91102">
            <w:pPr>
              <w:tabs>
                <w:tab w:val="left" w:pos="155"/>
              </w:tabs>
              <w:rPr>
                <w:rFonts w:ascii="Times New Roman" w:eastAsia="Times New Roman" w:hAnsi="Times New Roman" w:cs="Times New Roman"/>
                <w:sz w:val="24"/>
                <w:szCs w:val="24"/>
                <w:lang w:val="pt-BR"/>
              </w:rPr>
            </w:pPr>
          </w:p>
        </w:tc>
      </w:tr>
      <w:tr w:rsidR="00C82898" w:rsidRPr="009C4A1C" w14:paraId="3BACE5E4" w14:textId="358DBDD4" w:rsidTr="00C82898">
        <w:tc>
          <w:tcPr>
            <w:tcW w:w="158" w:type="pct"/>
          </w:tcPr>
          <w:p w14:paraId="22734FC5"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713" w:type="pct"/>
            <w:tcMar>
              <w:top w:w="43" w:type="dxa"/>
              <w:left w:w="115" w:type="dxa"/>
              <w:bottom w:w="43" w:type="dxa"/>
              <w:right w:w="115" w:type="dxa"/>
            </w:tcMar>
          </w:tcPr>
          <w:p w14:paraId="3CC8069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100" w:type="pct"/>
          </w:tcPr>
          <w:p w14:paraId="60B0C5E3"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8A46DC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715579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68CE4173"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06" w:type="pct"/>
          </w:tcPr>
          <w:p w14:paraId="4BB1D3C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0178FC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22F3AE7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673" w:type="pct"/>
          </w:tcPr>
          <w:p w14:paraId="7979F283"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English:</w:t>
            </w:r>
            <w:r w:rsidRPr="009D1D00">
              <w:rPr>
                <w:rFonts w:ascii="Times New Roman" w:eastAsia="Times New Roman" w:hAnsi="Times New Roman" w:cs="Times New Roman"/>
                <w:sz w:val="24"/>
                <w:szCs w:val="24"/>
                <w:lang w:val="pt-BR"/>
              </w:rPr>
              <w:t xml:space="preserve"> 9.C, 9.DSR, 9.RI, 9.R, 10.C, 10.DSR, 10.RI, 10.6, 10.R, 11.C, 11.DSR, 11.RI, 11.R, 12.C, 12.DSR, 12.RI, 12.R</w:t>
            </w:r>
          </w:p>
          <w:p w14:paraId="565971CA" w14:textId="77777777" w:rsidR="00C82898" w:rsidRPr="009D1D00" w:rsidRDefault="00C82898" w:rsidP="001C10B9">
            <w:pPr>
              <w:rPr>
                <w:rFonts w:ascii="Times New Roman" w:eastAsia="Times New Roman" w:hAnsi="Times New Roman" w:cs="Times New Roman"/>
                <w:sz w:val="24"/>
                <w:szCs w:val="24"/>
                <w:lang w:val="pt-BR"/>
              </w:rPr>
            </w:pPr>
          </w:p>
          <w:p w14:paraId="406F494B" w14:textId="77777777" w:rsidR="00C82898" w:rsidRPr="009C4A1C"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85BA634" w14:textId="77777777" w:rsidR="00C82898" w:rsidRDefault="00C82898" w:rsidP="001C10B9">
            <w:pPr>
              <w:rPr>
                <w:rFonts w:ascii="Times New Roman" w:eastAsia="Times New Roman" w:hAnsi="Times New Roman" w:cs="Times New Roman"/>
                <w:sz w:val="24"/>
                <w:szCs w:val="24"/>
              </w:rPr>
            </w:pPr>
          </w:p>
          <w:p w14:paraId="3F03D835" w14:textId="77777777" w:rsidR="00C82898" w:rsidRPr="009C4A1C"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118A2F64" w14:textId="77777777" w:rsidR="00C82898" w:rsidRDefault="00C82898" w:rsidP="001C10B9">
            <w:pPr>
              <w:rPr>
                <w:rFonts w:ascii="Times New Roman" w:eastAsia="Times New Roman" w:hAnsi="Times New Roman" w:cs="Times New Roman"/>
                <w:sz w:val="24"/>
                <w:szCs w:val="24"/>
              </w:rPr>
            </w:pPr>
          </w:p>
          <w:p w14:paraId="7D48C366" w14:textId="77777777" w:rsidR="00C82898" w:rsidRPr="009C4A1C" w:rsidRDefault="00C82898" w:rsidP="001C10B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49" w:type="pct"/>
          </w:tcPr>
          <w:p w14:paraId="6B7D297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19B848C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7761EDA1" w14:textId="4DCBECAE" w:rsidTr="00C82898">
        <w:tc>
          <w:tcPr>
            <w:tcW w:w="158" w:type="pct"/>
          </w:tcPr>
          <w:p w14:paraId="72FC3B0F"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713" w:type="pct"/>
            <w:tcMar>
              <w:top w:w="43" w:type="dxa"/>
              <w:left w:w="115" w:type="dxa"/>
              <w:bottom w:w="43" w:type="dxa"/>
              <w:right w:w="115" w:type="dxa"/>
            </w:tcMar>
          </w:tcPr>
          <w:p w14:paraId="5172A97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100" w:type="pct"/>
          </w:tcPr>
          <w:p w14:paraId="36DCB76A"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752E4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467D52A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50D8A9F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22FDEFC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02E581B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39ADEEB8"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06" w:type="pct"/>
          </w:tcPr>
          <w:p w14:paraId="60ABED4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3EB98A0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6EF08627"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1C578A0B"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673" w:type="pct"/>
          </w:tcPr>
          <w:p w14:paraId="655795D8" w14:textId="77777777" w:rsidR="00C82898" w:rsidRPr="003B0257" w:rsidRDefault="00C82898" w:rsidP="001C10B9">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3B0257">
              <w:rPr>
                <w:rFonts w:ascii="Times New Roman" w:eastAsia="Times New Roman" w:hAnsi="Times New Roman" w:cs="Times New Roman"/>
                <w:sz w:val="24"/>
                <w:szCs w:val="24"/>
                <w:lang w:val="pt-BR"/>
              </w:rPr>
              <w:t>DSR, 10.RI, 10.W, 10.R, 11.C, 11.DSR, 11.RI, 11.W, 11.R, 12.C, 12.DSR, 12.RI, 12.W, 12.R</w:t>
            </w:r>
          </w:p>
          <w:p w14:paraId="6C1C751B" w14:textId="77777777" w:rsidR="00C82898" w:rsidRPr="003B0257" w:rsidRDefault="00C82898" w:rsidP="001C10B9">
            <w:pPr>
              <w:rPr>
                <w:rFonts w:ascii="Times New Roman" w:eastAsia="Times New Roman" w:hAnsi="Times New Roman" w:cs="Times New Roman"/>
                <w:sz w:val="24"/>
                <w:szCs w:val="24"/>
                <w:lang w:val="pt-BR"/>
              </w:rPr>
            </w:pPr>
          </w:p>
          <w:p w14:paraId="1AC56D65"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302746A" w14:textId="77777777" w:rsidR="00C82898" w:rsidRDefault="00C82898" w:rsidP="001C10B9">
            <w:pPr>
              <w:rPr>
                <w:rFonts w:ascii="Times New Roman" w:eastAsia="Times New Roman" w:hAnsi="Times New Roman" w:cs="Times New Roman"/>
                <w:sz w:val="24"/>
                <w:szCs w:val="24"/>
              </w:rPr>
            </w:pPr>
          </w:p>
          <w:p w14:paraId="3038CD3E"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649" w:type="pct"/>
          </w:tcPr>
          <w:p w14:paraId="0E2688FC"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23439D83"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AF6822" w14:paraId="0B044F3D" w14:textId="73FE7D4F" w:rsidTr="00C82898">
        <w:tc>
          <w:tcPr>
            <w:tcW w:w="158" w:type="pct"/>
          </w:tcPr>
          <w:p w14:paraId="02E641A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713" w:type="pct"/>
            <w:tcMar>
              <w:top w:w="43" w:type="dxa"/>
              <w:left w:w="115" w:type="dxa"/>
              <w:bottom w:w="43" w:type="dxa"/>
              <w:right w:w="115" w:type="dxa"/>
            </w:tcMar>
          </w:tcPr>
          <w:p w14:paraId="5670BF57"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100" w:type="pct"/>
          </w:tcPr>
          <w:p w14:paraId="3E693E21"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66815A7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0B7794D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0594E1C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3BA57C0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5695283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33347483"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06" w:type="pct"/>
          </w:tcPr>
          <w:p w14:paraId="7E6697B5"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40D6FDF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12D9559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673" w:type="pct"/>
          </w:tcPr>
          <w:p w14:paraId="36B4E3BC"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English:</w:t>
            </w:r>
            <w:r w:rsidRPr="009D1D00">
              <w:rPr>
                <w:rFonts w:ascii="Times New Roman" w:eastAsia="Times New Roman" w:hAnsi="Times New Roman" w:cs="Times New Roman"/>
                <w:sz w:val="24"/>
                <w:szCs w:val="24"/>
                <w:lang w:val="pt-BR"/>
              </w:rPr>
              <w:t xml:space="preserve"> 9.C, 9.W, 9.R, 10.C, 10.W, 10.R, 11.C, 11.W, 11.R, 12.C, 12.W, 12.R</w:t>
            </w:r>
          </w:p>
          <w:p w14:paraId="54917C63" w14:textId="77777777" w:rsidR="00C82898" w:rsidRPr="009D1D00" w:rsidRDefault="00C82898" w:rsidP="001C10B9">
            <w:pPr>
              <w:rPr>
                <w:rFonts w:ascii="Times New Roman" w:eastAsia="Times New Roman" w:hAnsi="Times New Roman" w:cs="Times New Roman"/>
                <w:sz w:val="24"/>
                <w:szCs w:val="24"/>
                <w:lang w:val="pt-BR"/>
              </w:rPr>
            </w:pPr>
          </w:p>
          <w:p w14:paraId="6C5DBAAD"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2CF8172" w14:textId="77777777" w:rsidR="00C82898" w:rsidRPr="009C4A1C" w:rsidRDefault="00C82898" w:rsidP="001C10B9">
            <w:pPr>
              <w:rPr>
                <w:rFonts w:ascii="Times New Roman" w:eastAsia="Times New Roman" w:hAnsi="Times New Roman" w:cs="Times New Roman"/>
                <w:sz w:val="24"/>
                <w:szCs w:val="24"/>
              </w:rPr>
            </w:pPr>
          </w:p>
          <w:p w14:paraId="4DA5E355"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COM.1, COM.2, COM.7, COM.9, COM.10, COM.11, COM.16, COM.18, PS.17 </w:t>
            </w:r>
          </w:p>
        </w:tc>
        <w:tc>
          <w:tcPr>
            <w:tcW w:w="649" w:type="pct"/>
          </w:tcPr>
          <w:p w14:paraId="700F0373" w14:textId="77777777" w:rsidR="00C82898" w:rsidRPr="009D1D00" w:rsidRDefault="00C82898" w:rsidP="001C10B9">
            <w:pPr>
              <w:rPr>
                <w:rFonts w:ascii="Times New Roman" w:eastAsia="Times New Roman" w:hAnsi="Times New Roman" w:cs="Times New Roman"/>
                <w:sz w:val="24"/>
                <w:szCs w:val="24"/>
                <w:lang w:val="pt-BR"/>
              </w:rPr>
            </w:pPr>
          </w:p>
        </w:tc>
        <w:tc>
          <w:tcPr>
            <w:tcW w:w="600" w:type="pct"/>
          </w:tcPr>
          <w:p w14:paraId="051A2DEC" w14:textId="77777777" w:rsidR="00C82898" w:rsidRPr="009D1D00" w:rsidRDefault="00C82898" w:rsidP="00E91102">
            <w:pPr>
              <w:tabs>
                <w:tab w:val="left" w:pos="155"/>
              </w:tabs>
              <w:rPr>
                <w:rFonts w:ascii="Times New Roman" w:eastAsia="Times New Roman" w:hAnsi="Times New Roman" w:cs="Times New Roman"/>
                <w:sz w:val="24"/>
                <w:szCs w:val="24"/>
                <w:lang w:val="pt-BR"/>
              </w:rPr>
            </w:pPr>
          </w:p>
        </w:tc>
      </w:tr>
      <w:tr w:rsidR="00C82898" w:rsidRPr="00AF6822" w14:paraId="4618066D" w14:textId="586071B4" w:rsidTr="00C82898">
        <w:tc>
          <w:tcPr>
            <w:tcW w:w="158" w:type="pct"/>
          </w:tcPr>
          <w:p w14:paraId="3F607F6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713" w:type="pct"/>
            <w:tcMar>
              <w:top w:w="43" w:type="dxa"/>
              <w:left w:w="115" w:type="dxa"/>
              <w:bottom w:w="43" w:type="dxa"/>
              <w:right w:w="115" w:type="dxa"/>
            </w:tcMar>
          </w:tcPr>
          <w:p w14:paraId="74043448"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6056B24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100" w:type="pct"/>
          </w:tcPr>
          <w:p w14:paraId="79014A7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06" w:type="pct"/>
          </w:tcPr>
          <w:p w14:paraId="4191C14B"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0FB137F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1CBD7AF1"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673" w:type="pct"/>
          </w:tcPr>
          <w:p w14:paraId="2C223277"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6F6BA93" w14:textId="77777777" w:rsidR="00C82898" w:rsidRPr="009C4A1C" w:rsidRDefault="00C82898" w:rsidP="001C10B9">
            <w:pPr>
              <w:rPr>
                <w:rFonts w:ascii="Times New Roman" w:eastAsia="Times New Roman" w:hAnsi="Times New Roman" w:cs="Times New Roman"/>
                <w:sz w:val="24"/>
                <w:szCs w:val="24"/>
              </w:rPr>
            </w:pPr>
          </w:p>
          <w:p w14:paraId="32606DD9"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A.7, A.8, A.9, AFDA.1, AFDA.3, AFDA.5, AII.4, AII.7, AII.9, COM.1, COM.7, COM.10, COM.11, COM.12, COM.16</w:t>
            </w:r>
          </w:p>
        </w:tc>
        <w:tc>
          <w:tcPr>
            <w:tcW w:w="649" w:type="pct"/>
          </w:tcPr>
          <w:p w14:paraId="3862EC82" w14:textId="77777777" w:rsidR="00C82898" w:rsidRPr="009D1D00" w:rsidRDefault="00C82898" w:rsidP="001C10B9">
            <w:pPr>
              <w:rPr>
                <w:rFonts w:ascii="Times New Roman" w:eastAsia="Times New Roman" w:hAnsi="Times New Roman" w:cs="Times New Roman"/>
                <w:sz w:val="24"/>
                <w:szCs w:val="24"/>
                <w:lang w:val="pt-BR"/>
              </w:rPr>
            </w:pPr>
          </w:p>
        </w:tc>
        <w:tc>
          <w:tcPr>
            <w:tcW w:w="600" w:type="pct"/>
          </w:tcPr>
          <w:p w14:paraId="06F6DE5C" w14:textId="77777777" w:rsidR="00C82898" w:rsidRPr="009D1D00" w:rsidRDefault="00C82898" w:rsidP="00E91102">
            <w:pPr>
              <w:tabs>
                <w:tab w:val="left" w:pos="155"/>
              </w:tabs>
              <w:rPr>
                <w:rFonts w:ascii="Times New Roman" w:eastAsia="Times New Roman" w:hAnsi="Times New Roman" w:cs="Times New Roman"/>
                <w:sz w:val="24"/>
                <w:szCs w:val="24"/>
                <w:lang w:val="pt-BR"/>
              </w:rPr>
            </w:pPr>
          </w:p>
        </w:tc>
      </w:tr>
      <w:tr w:rsidR="00C82898" w:rsidRPr="009C4A1C" w14:paraId="340C298B" w14:textId="47BD2C57" w:rsidTr="00C82898">
        <w:tc>
          <w:tcPr>
            <w:tcW w:w="158" w:type="pct"/>
          </w:tcPr>
          <w:p w14:paraId="22BB5D37" w14:textId="77777777" w:rsidR="00C82898" w:rsidRPr="009C4A1C" w:rsidRDefault="00C82898" w:rsidP="001C10B9">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13" w:type="pct"/>
            <w:tcMar>
              <w:top w:w="43" w:type="dxa"/>
              <w:left w:w="115" w:type="dxa"/>
              <w:bottom w:w="43" w:type="dxa"/>
              <w:right w:w="115" w:type="dxa"/>
            </w:tcMar>
          </w:tcPr>
          <w:p w14:paraId="08F3C3C0"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100" w:type="pct"/>
          </w:tcPr>
          <w:p w14:paraId="0AA95C25"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E409E2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3001210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365CECF9"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06" w:type="pct"/>
          </w:tcPr>
          <w:p w14:paraId="25FBE7B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4BF560D3"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1F905678"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673" w:type="pct"/>
          </w:tcPr>
          <w:p w14:paraId="7F520EEF" w14:textId="77777777" w:rsidR="00C82898"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0A13E2C2" w14:textId="77777777" w:rsidR="00C82898" w:rsidRPr="009C4A1C" w:rsidRDefault="00C82898" w:rsidP="001C10B9">
            <w:pPr>
              <w:rPr>
                <w:rFonts w:ascii="Times New Roman" w:eastAsia="Times New Roman" w:hAnsi="Times New Roman" w:cs="Times New Roman"/>
                <w:sz w:val="24"/>
                <w:szCs w:val="24"/>
              </w:rPr>
            </w:pPr>
          </w:p>
          <w:p w14:paraId="37EEF0BD"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4964857" w14:textId="77777777" w:rsidR="00C82898" w:rsidRPr="009C4A1C" w:rsidRDefault="00C82898" w:rsidP="001C10B9">
            <w:pPr>
              <w:rPr>
                <w:rFonts w:ascii="Times New Roman" w:eastAsia="Times New Roman" w:hAnsi="Times New Roman" w:cs="Times New Roman"/>
                <w:sz w:val="24"/>
                <w:szCs w:val="24"/>
              </w:rPr>
            </w:pPr>
          </w:p>
          <w:p w14:paraId="74622EF5" w14:textId="77777777" w:rsidR="00C82898" w:rsidRPr="009D1D00" w:rsidRDefault="00C82898" w:rsidP="001C10B9">
            <w:pPr>
              <w:rPr>
                <w:rFonts w:ascii="Times New Roman" w:eastAsia="Times New Roman" w:hAnsi="Times New Roman" w:cs="Times New Roman"/>
                <w:sz w:val="24"/>
                <w:szCs w:val="24"/>
                <w:lang w:val="pt-BR"/>
              </w:rPr>
            </w:pPr>
            <w:r w:rsidRPr="009D1D00">
              <w:rPr>
                <w:rFonts w:ascii="Times New Roman" w:eastAsia="Times New Roman" w:hAnsi="Times New Roman" w:cs="Times New Roman"/>
                <w:b/>
                <w:bCs/>
                <w:sz w:val="24"/>
                <w:szCs w:val="24"/>
                <w:lang w:val="pt-BR"/>
              </w:rPr>
              <w:t>Mathematics:</w:t>
            </w:r>
            <w:r w:rsidRPr="009D1D00">
              <w:rPr>
                <w:rFonts w:ascii="Times New Roman" w:eastAsia="Times New Roman" w:hAnsi="Times New Roman" w:cs="Times New Roman"/>
                <w:sz w:val="24"/>
                <w:szCs w:val="24"/>
                <w:lang w:val="pt-BR"/>
              </w:rPr>
              <w:t xml:space="preserve"> A.1, A.3, A.4, A.5, A.7, A.8, A.9, AFDA.1, AFDA.3, AFDA.5, AFDA.8, AII.3, AII.7, AII.9, AII.10, COM.1, COM.7</w:t>
            </w:r>
          </w:p>
          <w:p w14:paraId="75B068C8" w14:textId="77777777" w:rsidR="00C82898" w:rsidRPr="009D1D00" w:rsidRDefault="00C82898" w:rsidP="001C10B9">
            <w:pPr>
              <w:rPr>
                <w:rFonts w:ascii="Times New Roman" w:eastAsia="Times New Roman" w:hAnsi="Times New Roman" w:cs="Times New Roman"/>
                <w:sz w:val="24"/>
                <w:szCs w:val="24"/>
                <w:lang w:val="pt-BR"/>
              </w:rPr>
            </w:pPr>
          </w:p>
          <w:p w14:paraId="0BB0C38F" w14:textId="77777777" w:rsidR="00C82898" w:rsidRPr="009C4A1C" w:rsidRDefault="00C82898" w:rsidP="001C10B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49" w:type="pct"/>
          </w:tcPr>
          <w:p w14:paraId="174B0504"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F5AD2EF"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098EA14" w14:textId="1A5ADFB0" w:rsidTr="00C82898">
        <w:tc>
          <w:tcPr>
            <w:tcW w:w="158" w:type="pct"/>
          </w:tcPr>
          <w:p w14:paraId="51A2911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713" w:type="pct"/>
            <w:tcMar>
              <w:top w:w="43" w:type="dxa"/>
              <w:left w:w="115" w:type="dxa"/>
              <w:bottom w:w="43" w:type="dxa"/>
              <w:right w:w="115" w:type="dxa"/>
            </w:tcMar>
          </w:tcPr>
          <w:p w14:paraId="64A4DFC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100" w:type="pct"/>
          </w:tcPr>
          <w:p w14:paraId="242A50AE"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665E63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0E3CF4D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5389AC6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63A8C70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5CE789C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399D0F93"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06" w:type="pct"/>
          </w:tcPr>
          <w:p w14:paraId="596B5F68"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0737ECE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0789194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319AFF0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2236614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1B3F6B77"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73" w:type="pct"/>
          </w:tcPr>
          <w:p w14:paraId="6B0A7950" w14:textId="77777777" w:rsidR="00C82898" w:rsidRDefault="00C82898" w:rsidP="001C10B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BDCDE0A" w14:textId="77777777" w:rsidR="00C82898" w:rsidRDefault="00C82898" w:rsidP="001C10B9">
            <w:pPr>
              <w:rPr>
                <w:rFonts w:ascii="Times New Roman" w:eastAsia="Times New Roman" w:hAnsi="Times New Roman" w:cs="Times New Roman"/>
                <w:sz w:val="24"/>
                <w:szCs w:val="24"/>
              </w:rPr>
            </w:pPr>
          </w:p>
          <w:p w14:paraId="333ECF5E" w14:textId="77777777" w:rsidR="00C82898" w:rsidRPr="009C4A1C" w:rsidRDefault="00C82898" w:rsidP="001C10B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0BA629A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2B4413A4"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E302A5E" w14:textId="6DB256F6" w:rsidTr="00C82898">
        <w:tc>
          <w:tcPr>
            <w:tcW w:w="158" w:type="pct"/>
          </w:tcPr>
          <w:p w14:paraId="05589EC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13" w:type="pct"/>
            <w:tcMar>
              <w:top w:w="43" w:type="dxa"/>
              <w:left w:w="115" w:type="dxa"/>
              <w:bottom w:w="43" w:type="dxa"/>
              <w:right w:w="115" w:type="dxa"/>
            </w:tcMar>
          </w:tcPr>
          <w:p w14:paraId="33D07497"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100" w:type="pct"/>
          </w:tcPr>
          <w:p w14:paraId="5F159596"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A18760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77755E5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6CB1CB82" w14:textId="77777777" w:rsidR="00C82898" w:rsidRPr="00ED3052" w:rsidRDefault="00C82898">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BD91D34" w14:textId="77777777" w:rsidR="00C82898" w:rsidRPr="00ED3052" w:rsidRDefault="00C82898">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53425225" w14:textId="77777777" w:rsidR="00C82898" w:rsidRPr="00ED3052" w:rsidRDefault="00C82898">
            <w:pPr>
              <w:numPr>
                <w:ilvl w:val="1"/>
                <w:numId w:val="247"/>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25631D4" w14:textId="77777777" w:rsidR="00C82898" w:rsidRPr="009C4A1C" w:rsidRDefault="00C82898">
            <w:pPr>
              <w:numPr>
                <w:ilvl w:val="1"/>
                <w:numId w:val="247"/>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06" w:type="pct"/>
          </w:tcPr>
          <w:p w14:paraId="2FC26A6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5079E4B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6F470EE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4137B07"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673" w:type="pct"/>
          </w:tcPr>
          <w:p w14:paraId="4A637D8E" w14:textId="77777777" w:rsidR="00C82898" w:rsidRDefault="00C82898" w:rsidP="001C10B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65D48B66" w14:textId="77777777" w:rsidR="00C82898" w:rsidRPr="009C4A1C" w:rsidRDefault="00C82898" w:rsidP="001C10B9">
            <w:pPr>
              <w:rPr>
                <w:rFonts w:ascii="Times New Roman" w:eastAsia="Times New Roman" w:hAnsi="Times New Roman" w:cs="Times New Roman"/>
                <w:sz w:val="24"/>
                <w:szCs w:val="24"/>
              </w:rPr>
            </w:pPr>
          </w:p>
          <w:p w14:paraId="25F4A797" w14:textId="77777777" w:rsidR="00C82898" w:rsidRPr="009C4A1C" w:rsidRDefault="00C82898" w:rsidP="001C10B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49" w:type="pct"/>
          </w:tcPr>
          <w:p w14:paraId="35CE160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6DBF1A25"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D85966F" w14:textId="575AE42B" w:rsidTr="00C82898">
        <w:tc>
          <w:tcPr>
            <w:tcW w:w="158" w:type="pct"/>
            <w:tcBorders>
              <w:bottom w:val="single" w:sz="4" w:space="0" w:color="auto"/>
            </w:tcBorders>
          </w:tcPr>
          <w:p w14:paraId="58D61C7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13" w:type="pct"/>
            <w:tcBorders>
              <w:bottom w:val="single" w:sz="4" w:space="0" w:color="auto"/>
            </w:tcBorders>
            <w:tcMar>
              <w:top w:w="43" w:type="dxa"/>
              <w:left w:w="115" w:type="dxa"/>
              <w:bottom w:w="43" w:type="dxa"/>
              <w:right w:w="115" w:type="dxa"/>
            </w:tcMar>
          </w:tcPr>
          <w:p w14:paraId="290F8DB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100" w:type="pct"/>
            <w:tcBorders>
              <w:bottom w:val="single" w:sz="4" w:space="0" w:color="auto"/>
            </w:tcBorders>
          </w:tcPr>
          <w:p w14:paraId="54BBDEE6"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662F35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D1E7658" w14:textId="77777777" w:rsidR="00C82898" w:rsidRPr="00ED3052" w:rsidRDefault="00C82898">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4AF0613" w14:textId="77777777" w:rsidR="00C82898" w:rsidRPr="00ED3052" w:rsidRDefault="00C82898">
            <w:pPr>
              <w:numPr>
                <w:ilvl w:val="1"/>
                <w:numId w:val="246"/>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79890D9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19DC7D6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3AC2CC61"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06" w:type="pct"/>
            <w:tcBorders>
              <w:bottom w:val="single" w:sz="4" w:space="0" w:color="auto"/>
            </w:tcBorders>
          </w:tcPr>
          <w:p w14:paraId="5E276C6B"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2977342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D1818CD"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007C5482"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673" w:type="pct"/>
            <w:tcBorders>
              <w:bottom w:val="single" w:sz="4" w:space="0" w:color="auto"/>
            </w:tcBorders>
          </w:tcPr>
          <w:p w14:paraId="3CC29F26" w14:textId="77777777" w:rsidR="00C82898" w:rsidRDefault="00C82898" w:rsidP="001C10B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116036D2" w14:textId="77777777" w:rsidR="00C82898" w:rsidRPr="009C4A1C" w:rsidRDefault="00C82898" w:rsidP="001C10B9">
            <w:pPr>
              <w:rPr>
                <w:rFonts w:ascii="Times New Roman" w:eastAsia="Times New Roman" w:hAnsi="Times New Roman" w:cs="Times New Roman"/>
                <w:sz w:val="24"/>
                <w:szCs w:val="24"/>
              </w:rPr>
            </w:pPr>
          </w:p>
          <w:p w14:paraId="3323D634" w14:textId="77777777" w:rsidR="00C82898" w:rsidRPr="009C4A1C" w:rsidRDefault="00C82898" w:rsidP="001C10B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0DD6069" w14:textId="77777777" w:rsidR="00C82898" w:rsidRDefault="00C82898" w:rsidP="001C10B9">
            <w:pPr>
              <w:rPr>
                <w:rFonts w:ascii="Times New Roman" w:eastAsia="Times New Roman" w:hAnsi="Times New Roman" w:cs="Times New Roman"/>
                <w:sz w:val="24"/>
                <w:szCs w:val="24"/>
              </w:rPr>
            </w:pPr>
          </w:p>
          <w:p w14:paraId="47C8559D" w14:textId="77777777" w:rsidR="00C82898" w:rsidRPr="009C4A1C" w:rsidRDefault="00C82898" w:rsidP="001C10B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649" w:type="pct"/>
            <w:tcBorders>
              <w:bottom w:val="single" w:sz="4" w:space="0" w:color="auto"/>
            </w:tcBorders>
          </w:tcPr>
          <w:p w14:paraId="6B894E16" w14:textId="77777777" w:rsidR="00C82898" w:rsidRPr="009C4A1C" w:rsidRDefault="00C82898" w:rsidP="001C10B9">
            <w:pPr>
              <w:rPr>
                <w:rFonts w:ascii="Times New Roman" w:eastAsia="Times New Roman" w:hAnsi="Times New Roman" w:cs="Times New Roman"/>
                <w:sz w:val="24"/>
                <w:szCs w:val="24"/>
              </w:rPr>
            </w:pPr>
          </w:p>
        </w:tc>
        <w:tc>
          <w:tcPr>
            <w:tcW w:w="600" w:type="pct"/>
            <w:tcBorders>
              <w:bottom w:val="single" w:sz="4" w:space="0" w:color="auto"/>
            </w:tcBorders>
          </w:tcPr>
          <w:p w14:paraId="54F020A8"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ECCAD18" w14:textId="1B21C179" w:rsidTr="00C82898">
        <w:tc>
          <w:tcPr>
            <w:tcW w:w="158" w:type="pct"/>
            <w:shd w:val="clear" w:color="auto" w:fill="AEAAAA" w:themeFill="background2" w:themeFillShade="BF"/>
          </w:tcPr>
          <w:p w14:paraId="58E8DE4A" w14:textId="77777777" w:rsidR="00C82898" w:rsidRPr="009C4A1C" w:rsidRDefault="00C82898" w:rsidP="001C10B9">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78A49F09" w14:textId="77777777" w:rsidR="00C82898" w:rsidRPr="009C4A1C" w:rsidRDefault="00C82898" w:rsidP="001C10B9">
            <w:pPr>
              <w:pStyle w:val="Heading2"/>
              <w:spacing w:before="0" w:beforeAutospacing="0" w:after="0" w:afterAutospacing="0"/>
              <w:rPr>
                <w:sz w:val="24"/>
                <w:szCs w:val="24"/>
              </w:rPr>
            </w:pPr>
            <w:bookmarkStart w:id="5" w:name="_Toc67297991"/>
            <w:r w:rsidRPr="009C4A1C">
              <w:rPr>
                <w:sz w:val="24"/>
                <w:szCs w:val="24"/>
              </w:rPr>
              <w:t>Examining All Aspects of an Industry</w:t>
            </w:r>
            <w:bookmarkEnd w:id="5"/>
          </w:p>
        </w:tc>
        <w:tc>
          <w:tcPr>
            <w:tcW w:w="1100" w:type="pct"/>
            <w:shd w:val="clear" w:color="auto" w:fill="AEAAAA" w:themeFill="background2" w:themeFillShade="BF"/>
          </w:tcPr>
          <w:p w14:paraId="5E761A86"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AEAAAA" w:themeFill="background2" w:themeFillShade="BF"/>
          </w:tcPr>
          <w:p w14:paraId="73E46310" w14:textId="77777777" w:rsidR="00C82898" w:rsidRPr="009C4A1C" w:rsidRDefault="00C82898" w:rsidP="001C10B9">
            <w:pPr>
              <w:pStyle w:val="Heading2"/>
              <w:spacing w:before="0" w:beforeAutospacing="0" w:after="0" w:afterAutospacing="0"/>
              <w:rPr>
                <w:sz w:val="24"/>
                <w:szCs w:val="24"/>
              </w:rPr>
            </w:pPr>
          </w:p>
        </w:tc>
        <w:tc>
          <w:tcPr>
            <w:tcW w:w="673" w:type="pct"/>
            <w:shd w:val="clear" w:color="auto" w:fill="AEAAAA" w:themeFill="background2" w:themeFillShade="BF"/>
          </w:tcPr>
          <w:p w14:paraId="1BB95B98"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AEAAAA" w:themeFill="background2" w:themeFillShade="BF"/>
          </w:tcPr>
          <w:p w14:paraId="30FB9695"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AEAAAA" w:themeFill="background2" w:themeFillShade="BF"/>
          </w:tcPr>
          <w:p w14:paraId="7907FCC5"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6E4EF364" w14:textId="42790C26" w:rsidTr="00C82898">
        <w:tc>
          <w:tcPr>
            <w:tcW w:w="158" w:type="pct"/>
          </w:tcPr>
          <w:p w14:paraId="4D1938D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13" w:type="pct"/>
            <w:tcMar>
              <w:top w:w="43" w:type="dxa"/>
              <w:left w:w="115" w:type="dxa"/>
              <w:bottom w:w="43" w:type="dxa"/>
              <w:right w:w="115" w:type="dxa"/>
            </w:tcMar>
          </w:tcPr>
          <w:p w14:paraId="5BA5DEF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00" w:type="pct"/>
          </w:tcPr>
          <w:p w14:paraId="05670A7D" w14:textId="77777777" w:rsidR="00C82898" w:rsidRPr="00ED3052" w:rsidRDefault="00C82898" w:rsidP="001C10B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5D0A1AB3"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7AF353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479895C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43B6F29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5C85A25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0DB287E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151472A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4C7F19F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431382B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5E89FDCB"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06" w:type="pct"/>
          </w:tcPr>
          <w:p w14:paraId="6EDA3CB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455949B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0D6E0C10"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673" w:type="pct"/>
          </w:tcPr>
          <w:p w14:paraId="51D16AB9" w14:textId="77777777" w:rsidR="00C82898" w:rsidRPr="009C4A1C" w:rsidRDefault="00C82898" w:rsidP="001C10B9">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49" w:type="pct"/>
          </w:tcPr>
          <w:p w14:paraId="69F81BCA"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8D3EDF0"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7FC2AF5" w14:textId="355BEBC0" w:rsidTr="00C82898">
        <w:tc>
          <w:tcPr>
            <w:tcW w:w="158" w:type="pct"/>
          </w:tcPr>
          <w:p w14:paraId="65DC2974"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13" w:type="pct"/>
            <w:tcMar>
              <w:top w:w="43" w:type="dxa"/>
              <w:left w:w="115" w:type="dxa"/>
              <w:bottom w:w="43" w:type="dxa"/>
              <w:right w:w="115" w:type="dxa"/>
            </w:tcMar>
          </w:tcPr>
          <w:p w14:paraId="4A2F3728"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00" w:type="pct"/>
          </w:tcPr>
          <w:p w14:paraId="1063E894"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3DE309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5DFAB48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75EC3DD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030D2DB0"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B9E5EA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5A107F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3DBBE93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6CEEFCA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275FA7C7"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06" w:type="pct"/>
          </w:tcPr>
          <w:p w14:paraId="1BB442C1"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6D71A833"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73" w:type="pct"/>
          </w:tcPr>
          <w:p w14:paraId="3C4E8E4F"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2CB64830"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226FFD3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81673C2" w14:textId="3D52FADB" w:rsidTr="00C82898">
        <w:tc>
          <w:tcPr>
            <w:tcW w:w="158" w:type="pct"/>
          </w:tcPr>
          <w:p w14:paraId="5008EAD2"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13" w:type="pct"/>
            <w:tcMar>
              <w:top w:w="43" w:type="dxa"/>
              <w:left w:w="115" w:type="dxa"/>
              <w:bottom w:w="43" w:type="dxa"/>
              <w:right w:w="115" w:type="dxa"/>
            </w:tcMar>
          </w:tcPr>
          <w:p w14:paraId="012550C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100" w:type="pct"/>
          </w:tcPr>
          <w:p w14:paraId="0F97ED7C"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7E5AB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546A9A9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18BAA53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4B613EEB"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06" w:type="pct"/>
          </w:tcPr>
          <w:p w14:paraId="6CB7949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9CC28D0"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673" w:type="pct"/>
          </w:tcPr>
          <w:p w14:paraId="0846AA2D"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19FB486E"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36E7A67"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6DEEEE1" w14:textId="305A88E7" w:rsidTr="00C82898">
        <w:tc>
          <w:tcPr>
            <w:tcW w:w="158" w:type="pct"/>
          </w:tcPr>
          <w:p w14:paraId="7063C479"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13" w:type="pct"/>
            <w:tcMar>
              <w:top w:w="43" w:type="dxa"/>
              <w:left w:w="115" w:type="dxa"/>
              <w:bottom w:w="43" w:type="dxa"/>
              <w:right w:w="115" w:type="dxa"/>
            </w:tcMar>
          </w:tcPr>
          <w:p w14:paraId="3E753E7C"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32EADD82"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100" w:type="pct"/>
          </w:tcPr>
          <w:p w14:paraId="7740A27C"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5A65C39"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5A2C9CD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7C89F5C3"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106" w:type="pct"/>
          </w:tcPr>
          <w:p w14:paraId="53A63E3D"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2BAE8281"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60D14842"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57CDEB0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673" w:type="pct"/>
          </w:tcPr>
          <w:p w14:paraId="11BF8B8C"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7C593F51"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1C42C456"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100376D3" w14:textId="4872D67B" w:rsidTr="00C82898">
        <w:tc>
          <w:tcPr>
            <w:tcW w:w="158" w:type="pct"/>
          </w:tcPr>
          <w:p w14:paraId="317EE94F"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13" w:type="pct"/>
            <w:tcMar>
              <w:top w:w="43" w:type="dxa"/>
              <w:left w:w="115" w:type="dxa"/>
              <w:bottom w:w="43" w:type="dxa"/>
              <w:right w:w="115" w:type="dxa"/>
            </w:tcMar>
          </w:tcPr>
          <w:p w14:paraId="6CC93EAF"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7F76A83F"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100" w:type="pct"/>
          </w:tcPr>
          <w:p w14:paraId="06216FA7"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BC5096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61065C9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4C1A816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FE2BB30"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2833DC75"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06" w:type="pct"/>
          </w:tcPr>
          <w:p w14:paraId="689D3AE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72EAD922"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3698E649"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22C75EF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59287B6"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716D3F7C"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0729673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673" w:type="pct"/>
          </w:tcPr>
          <w:p w14:paraId="5A6A7E47"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427B51F2"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789B1235"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16FC50F" w14:textId="7016802D" w:rsidTr="00C82898">
        <w:tc>
          <w:tcPr>
            <w:tcW w:w="158" w:type="pct"/>
          </w:tcPr>
          <w:p w14:paraId="6FF2422F"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13" w:type="pct"/>
            <w:tcMar>
              <w:top w:w="43" w:type="dxa"/>
              <w:left w:w="115" w:type="dxa"/>
              <w:bottom w:w="43" w:type="dxa"/>
              <w:right w:w="115" w:type="dxa"/>
            </w:tcMar>
          </w:tcPr>
          <w:p w14:paraId="3BE1F47E"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100" w:type="pct"/>
          </w:tcPr>
          <w:p w14:paraId="666D6382"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D8F54F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4EBC0A7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1EEA0C36"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3E34810"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06" w:type="pct"/>
          </w:tcPr>
          <w:p w14:paraId="11505C7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2F8F69C"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673" w:type="pct"/>
          </w:tcPr>
          <w:p w14:paraId="3419984A" w14:textId="77777777" w:rsidR="00C82898" w:rsidRPr="009C4A1C" w:rsidRDefault="00C82898" w:rsidP="001C10B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49" w:type="pct"/>
          </w:tcPr>
          <w:p w14:paraId="54F40BA6"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2A40212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147B338" w14:textId="7945ABA9" w:rsidTr="00C82898">
        <w:tc>
          <w:tcPr>
            <w:tcW w:w="158" w:type="pct"/>
          </w:tcPr>
          <w:p w14:paraId="27E79D8D"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13" w:type="pct"/>
            <w:tcMar>
              <w:top w:w="43" w:type="dxa"/>
              <w:left w:w="115" w:type="dxa"/>
              <w:bottom w:w="43" w:type="dxa"/>
              <w:right w:w="115" w:type="dxa"/>
            </w:tcMar>
          </w:tcPr>
          <w:p w14:paraId="7B940089"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100" w:type="pct"/>
          </w:tcPr>
          <w:p w14:paraId="77E5918F"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D0E1CA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616DF654"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06" w:type="pct"/>
          </w:tcPr>
          <w:p w14:paraId="528FCF2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720BE94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E024E1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673" w:type="pct"/>
          </w:tcPr>
          <w:p w14:paraId="497BCD9C" w14:textId="77777777" w:rsidR="00C82898" w:rsidRPr="009C4A1C" w:rsidRDefault="00C82898" w:rsidP="001C10B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49" w:type="pct"/>
          </w:tcPr>
          <w:p w14:paraId="2D8BA50D"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00D77D51"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22E34C25" w14:textId="65EF36E8" w:rsidTr="00C82898">
        <w:tc>
          <w:tcPr>
            <w:tcW w:w="158" w:type="pct"/>
            <w:tcBorders>
              <w:bottom w:val="single" w:sz="4" w:space="0" w:color="auto"/>
            </w:tcBorders>
          </w:tcPr>
          <w:p w14:paraId="16B360D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13" w:type="pct"/>
            <w:tcBorders>
              <w:bottom w:val="single" w:sz="4" w:space="0" w:color="auto"/>
            </w:tcBorders>
            <w:tcMar>
              <w:top w:w="43" w:type="dxa"/>
              <w:left w:w="115" w:type="dxa"/>
              <w:bottom w:w="43" w:type="dxa"/>
              <w:right w:w="115" w:type="dxa"/>
            </w:tcMar>
          </w:tcPr>
          <w:p w14:paraId="7A969E06"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100" w:type="pct"/>
            <w:tcBorders>
              <w:bottom w:val="single" w:sz="4" w:space="0" w:color="auto"/>
            </w:tcBorders>
          </w:tcPr>
          <w:p w14:paraId="7F39336D"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076E87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7CC1E20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3509A9A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EBDFD4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69AA5A91"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47615B58"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7CFA23AB"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06" w:type="pct"/>
            <w:tcBorders>
              <w:bottom w:val="single" w:sz="4" w:space="0" w:color="auto"/>
            </w:tcBorders>
          </w:tcPr>
          <w:p w14:paraId="23375C1F"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1DD5D4A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2F4ABCEB"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13E3F16"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673" w:type="pct"/>
            <w:tcBorders>
              <w:bottom w:val="single" w:sz="4" w:space="0" w:color="auto"/>
            </w:tcBorders>
          </w:tcPr>
          <w:p w14:paraId="2C072648" w14:textId="77777777" w:rsidR="00C82898" w:rsidRPr="009C4A1C" w:rsidRDefault="00C82898" w:rsidP="001C10B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49" w:type="pct"/>
            <w:tcBorders>
              <w:bottom w:val="single" w:sz="4" w:space="0" w:color="auto"/>
            </w:tcBorders>
          </w:tcPr>
          <w:p w14:paraId="2954523A" w14:textId="77777777" w:rsidR="00C82898" w:rsidRPr="009C4A1C" w:rsidRDefault="00C82898" w:rsidP="001C10B9">
            <w:pPr>
              <w:rPr>
                <w:rFonts w:ascii="Times New Roman" w:eastAsia="Times New Roman" w:hAnsi="Times New Roman" w:cs="Times New Roman"/>
                <w:sz w:val="24"/>
                <w:szCs w:val="24"/>
              </w:rPr>
            </w:pPr>
          </w:p>
        </w:tc>
        <w:tc>
          <w:tcPr>
            <w:tcW w:w="600" w:type="pct"/>
            <w:tcBorders>
              <w:bottom w:val="single" w:sz="4" w:space="0" w:color="auto"/>
            </w:tcBorders>
          </w:tcPr>
          <w:p w14:paraId="251A621D"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522E363" w14:textId="0032ACD5" w:rsidTr="00C82898">
        <w:tc>
          <w:tcPr>
            <w:tcW w:w="158" w:type="pct"/>
            <w:shd w:val="clear" w:color="auto" w:fill="AEAAAA" w:themeFill="background2" w:themeFillShade="BF"/>
          </w:tcPr>
          <w:p w14:paraId="04ECEF74" w14:textId="77777777" w:rsidR="00C82898" w:rsidRPr="009C4A1C" w:rsidRDefault="00C82898" w:rsidP="001C10B9">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10AAD79C" w14:textId="77777777" w:rsidR="00C82898" w:rsidRPr="009C4A1C" w:rsidRDefault="00C82898" w:rsidP="001C10B9">
            <w:pPr>
              <w:pStyle w:val="Heading2"/>
              <w:spacing w:before="0" w:beforeAutospacing="0" w:after="0" w:afterAutospacing="0"/>
              <w:rPr>
                <w:sz w:val="24"/>
                <w:szCs w:val="24"/>
              </w:rPr>
            </w:pPr>
            <w:bookmarkStart w:id="6" w:name="_Toc67297992"/>
            <w:r w:rsidRPr="009C4A1C">
              <w:rPr>
                <w:sz w:val="24"/>
                <w:szCs w:val="24"/>
              </w:rPr>
              <w:t>Addressing Elements of Student Life</w:t>
            </w:r>
          </w:p>
        </w:tc>
        <w:tc>
          <w:tcPr>
            <w:tcW w:w="1100" w:type="pct"/>
            <w:shd w:val="clear" w:color="auto" w:fill="AEAAAA" w:themeFill="background2" w:themeFillShade="BF"/>
          </w:tcPr>
          <w:p w14:paraId="051E446E"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AEAAAA" w:themeFill="background2" w:themeFillShade="BF"/>
          </w:tcPr>
          <w:p w14:paraId="7533F1BF" w14:textId="77777777" w:rsidR="00C82898" w:rsidRPr="009C4A1C" w:rsidRDefault="00C82898" w:rsidP="001C10B9">
            <w:pPr>
              <w:pStyle w:val="Heading2"/>
              <w:spacing w:before="0" w:beforeAutospacing="0" w:after="0" w:afterAutospacing="0"/>
              <w:rPr>
                <w:sz w:val="24"/>
                <w:szCs w:val="24"/>
              </w:rPr>
            </w:pPr>
          </w:p>
        </w:tc>
        <w:bookmarkEnd w:id="6"/>
        <w:tc>
          <w:tcPr>
            <w:tcW w:w="673" w:type="pct"/>
            <w:shd w:val="clear" w:color="auto" w:fill="AEAAAA" w:themeFill="background2" w:themeFillShade="BF"/>
          </w:tcPr>
          <w:p w14:paraId="64CE18A8"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AEAAAA" w:themeFill="background2" w:themeFillShade="BF"/>
          </w:tcPr>
          <w:p w14:paraId="5194D101"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AEAAAA" w:themeFill="background2" w:themeFillShade="BF"/>
          </w:tcPr>
          <w:p w14:paraId="331D26FF"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2B46153F" w14:textId="006DC049" w:rsidTr="00C82898">
        <w:tc>
          <w:tcPr>
            <w:tcW w:w="158" w:type="pct"/>
          </w:tcPr>
          <w:p w14:paraId="367A268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13" w:type="pct"/>
            <w:tcMar>
              <w:top w:w="43" w:type="dxa"/>
              <w:left w:w="115" w:type="dxa"/>
              <w:bottom w:w="43" w:type="dxa"/>
              <w:right w:w="115" w:type="dxa"/>
            </w:tcMar>
          </w:tcPr>
          <w:p w14:paraId="0723FF07"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100" w:type="pct"/>
          </w:tcPr>
          <w:p w14:paraId="0AFB730F"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B79ACC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35E7816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0D5C1E2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21FE119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2AF6A481" w14:textId="77777777" w:rsidR="00C82898"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5311B4FD" w14:textId="77777777" w:rsidR="00C82898" w:rsidRPr="00ED3052" w:rsidRDefault="00C82898" w:rsidP="001C10B9">
            <w:pPr>
              <w:shd w:val="clear" w:color="auto" w:fill="FFFFFF"/>
              <w:ind w:left="1095"/>
              <w:rPr>
                <w:rFonts w:ascii="Times New Roman" w:eastAsia="Times New Roman" w:hAnsi="Times New Roman" w:cs="Times New Roman"/>
                <w:sz w:val="24"/>
                <w:szCs w:val="24"/>
              </w:rPr>
            </w:pPr>
          </w:p>
          <w:p w14:paraId="69593CBA"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1F7B9E37"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64715402"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06" w:type="pct"/>
          </w:tcPr>
          <w:p w14:paraId="6AB0BB1F" w14:textId="77777777" w:rsidR="00C82898" w:rsidRPr="009C4A1C" w:rsidRDefault="00C82898" w:rsidP="001C10B9">
            <w:pPr>
              <w:rPr>
                <w:rFonts w:ascii="Times New Roman" w:eastAsia="Times New Roman" w:hAnsi="Times New Roman" w:cs="Times New Roman"/>
                <w:sz w:val="24"/>
                <w:szCs w:val="24"/>
              </w:rPr>
            </w:pPr>
          </w:p>
        </w:tc>
        <w:tc>
          <w:tcPr>
            <w:tcW w:w="673" w:type="pct"/>
          </w:tcPr>
          <w:p w14:paraId="190791C5"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526FEF8F"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0D766280"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4BBB83F" w14:textId="11AD81E6" w:rsidTr="00C82898">
        <w:tc>
          <w:tcPr>
            <w:tcW w:w="158" w:type="pct"/>
          </w:tcPr>
          <w:p w14:paraId="3AA9D2A0"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13" w:type="pct"/>
            <w:tcMar>
              <w:top w:w="43" w:type="dxa"/>
              <w:left w:w="115" w:type="dxa"/>
              <w:bottom w:w="43" w:type="dxa"/>
              <w:right w:w="115" w:type="dxa"/>
            </w:tcMar>
          </w:tcPr>
          <w:p w14:paraId="20021B92"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BE8628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100" w:type="pct"/>
          </w:tcPr>
          <w:p w14:paraId="6D19324E"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7AABC2E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A623A8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156CB9B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071E804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382CA80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24369B70"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5DF5E670" w14:textId="77777777" w:rsidR="00C82898"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3D962CDB" w14:textId="77777777" w:rsidR="00C82898" w:rsidRPr="00ED3052" w:rsidRDefault="00C82898" w:rsidP="001C10B9">
            <w:pPr>
              <w:shd w:val="clear" w:color="auto" w:fill="FFFFFF"/>
              <w:ind w:left="1095"/>
              <w:rPr>
                <w:rFonts w:ascii="Times New Roman" w:eastAsia="Times New Roman" w:hAnsi="Times New Roman" w:cs="Times New Roman"/>
                <w:sz w:val="24"/>
                <w:szCs w:val="24"/>
              </w:rPr>
            </w:pPr>
          </w:p>
          <w:p w14:paraId="4543A30D"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4ED30D3A"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1AF4C4E"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06" w:type="pct"/>
          </w:tcPr>
          <w:p w14:paraId="0D0F04D6" w14:textId="77777777" w:rsidR="00C82898" w:rsidRPr="009C4A1C" w:rsidRDefault="00C82898" w:rsidP="001C10B9">
            <w:pPr>
              <w:rPr>
                <w:rFonts w:ascii="Times New Roman" w:eastAsia="Times New Roman" w:hAnsi="Times New Roman" w:cs="Times New Roman"/>
                <w:sz w:val="24"/>
                <w:szCs w:val="24"/>
              </w:rPr>
            </w:pPr>
          </w:p>
        </w:tc>
        <w:tc>
          <w:tcPr>
            <w:tcW w:w="673" w:type="pct"/>
          </w:tcPr>
          <w:p w14:paraId="14393793"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7215ADDC"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485D18C7"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2F73151B" w14:textId="368C5FAD" w:rsidTr="00C82898">
        <w:tc>
          <w:tcPr>
            <w:tcW w:w="158" w:type="pct"/>
          </w:tcPr>
          <w:p w14:paraId="7098354E"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13" w:type="pct"/>
            <w:tcMar>
              <w:top w:w="43" w:type="dxa"/>
              <w:left w:w="115" w:type="dxa"/>
              <w:bottom w:w="43" w:type="dxa"/>
              <w:right w:w="115" w:type="dxa"/>
            </w:tcMar>
          </w:tcPr>
          <w:p w14:paraId="1A41EB2C"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100" w:type="pct"/>
          </w:tcPr>
          <w:p w14:paraId="6DE7B7F2"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106" w:type="pct"/>
          </w:tcPr>
          <w:p w14:paraId="6D88AB42" w14:textId="77777777" w:rsidR="00C82898" w:rsidRPr="009C4A1C" w:rsidRDefault="00C82898" w:rsidP="001C10B9">
            <w:pPr>
              <w:rPr>
                <w:rFonts w:ascii="Times New Roman" w:eastAsia="Times New Roman" w:hAnsi="Times New Roman" w:cs="Times New Roman"/>
                <w:sz w:val="24"/>
                <w:szCs w:val="24"/>
              </w:rPr>
            </w:pPr>
          </w:p>
        </w:tc>
        <w:tc>
          <w:tcPr>
            <w:tcW w:w="673" w:type="pct"/>
          </w:tcPr>
          <w:p w14:paraId="2F1EF5FE"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51CFE438"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423F35A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C2E321F" w14:textId="0DFB3925" w:rsidTr="00C82898">
        <w:tc>
          <w:tcPr>
            <w:tcW w:w="158" w:type="pct"/>
            <w:tcBorders>
              <w:bottom w:val="single" w:sz="4" w:space="0" w:color="auto"/>
            </w:tcBorders>
          </w:tcPr>
          <w:p w14:paraId="6CFD81B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13" w:type="pct"/>
            <w:tcBorders>
              <w:bottom w:val="single" w:sz="4" w:space="0" w:color="auto"/>
            </w:tcBorders>
            <w:tcMar>
              <w:top w:w="43" w:type="dxa"/>
              <w:left w:w="115" w:type="dxa"/>
              <w:bottom w:w="43" w:type="dxa"/>
              <w:right w:w="115" w:type="dxa"/>
            </w:tcMar>
          </w:tcPr>
          <w:p w14:paraId="5465A88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100" w:type="pct"/>
            <w:tcBorders>
              <w:bottom w:val="single" w:sz="4" w:space="0" w:color="auto"/>
            </w:tcBorders>
          </w:tcPr>
          <w:p w14:paraId="5AFE866D"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7177DF7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1EC47FD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36A44E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4EE3642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048547FE"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0827945F"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7"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06" w:type="pct"/>
            <w:tcBorders>
              <w:bottom w:val="single" w:sz="4" w:space="0" w:color="auto"/>
            </w:tcBorders>
          </w:tcPr>
          <w:p w14:paraId="7173C3B8" w14:textId="77777777" w:rsidR="00C82898" w:rsidRPr="009C4A1C" w:rsidRDefault="00C82898" w:rsidP="001C10B9">
            <w:pPr>
              <w:rPr>
                <w:rFonts w:ascii="Times New Roman" w:eastAsia="Times New Roman" w:hAnsi="Times New Roman" w:cs="Times New Roman"/>
                <w:sz w:val="24"/>
                <w:szCs w:val="24"/>
              </w:rPr>
            </w:pPr>
          </w:p>
        </w:tc>
        <w:tc>
          <w:tcPr>
            <w:tcW w:w="673" w:type="pct"/>
            <w:tcBorders>
              <w:bottom w:val="single" w:sz="4" w:space="0" w:color="auto"/>
            </w:tcBorders>
          </w:tcPr>
          <w:p w14:paraId="0128676D" w14:textId="77777777" w:rsidR="00C82898" w:rsidRPr="009C4A1C" w:rsidRDefault="00C82898" w:rsidP="001C10B9">
            <w:pPr>
              <w:rPr>
                <w:rFonts w:ascii="Times New Roman" w:eastAsia="Times New Roman" w:hAnsi="Times New Roman" w:cs="Times New Roman"/>
                <w:sz w:val="24"/>
                <w:szCs w:val="24"/>
              </w:rPr>
            </w:pPr>
          </w:p>
        </w:tc>
        <w:tc>
          <w:tcPr>
            <w:tcW w:w="649" w:type="pct"/>
            <w:tcBorders>
              <w:bottom w:val="single" w:sz="4" w:space="0" w:color="auto"/>
            </w:tcBorders>
          </w:tcPr>
          <w:p w14:paraId="06148490" w14:textId="77777777" w:rsidR="00C82898" w:rsidRPr="009C4A1C" w:rsidRDefault="00C82898" w:rsidP="001C10B9">
            <w:pPr>
              <w:rPr>
                <w:rFonts w:ascii="Times New Roman" w:eastAsia="Times New Roman" w:hAnsi="Times New Roman" w:cs="Times New Roman"/>
                <w:sz w:val="24"/>
                <w:szCs w:val="24"/>
              </w:rPr>
            </w:pPr>
          </w:p>
        </w:tc>
        <w:tc>
          <w:tcPr>
            <w:tcW w:w="600" w:type="pct"/>
            <w:tcBorders>
              <w:bottom w:val="single" w:sz="4" w:space="0" w:color="auto"/>
            </w:tcBorders>
          </w:tcPr>
          <w:p w14:paraId="79CBE740"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FF6AB06" w14:textId="1E7385E7" w:rsidTr="00C82898">
        <w:tc>
          <w:tcPr>
            <w:tcW w:w="158" w:type="pct"/>
            <w:shd w:val="clear" w:color="auto" w:fill="AEAAAA" w:themeFill="background2" w:themeFillShade="BF"/>
          </w:tcPr>
          <w:p w14:paraId="7345C23B" w14:textId="77777777" w:rsidR="00C82898" w:rsidRPr="009C4A1C" w:rsidRDefault="00C82898" w:rsidP="001C10B9">
            <w:pPr>
              <w:pStyle w:val="Heading2"/>
              <w:spacing w:before="0" w:beforeAutospacing="0" w:after="0" w:afterAutospacing="0"/>
              <w:rPr>
                <w:sz w:val="24"/>
                <w:szCs w:val="24"/>
              </w:rPr>
            </w:pPr>
          </w:p>
        </w:tc>
        <w:tc>
          <w:tcPr>
            <w:tcW w:w="713" w:type="pct"/>
            <w:shd w:val="clear" w:color="auto" w:fill="AEAAAA" w:themeFill="background2" w:themeFillShade="BF"/>
            <w:tcMar>
              <w:top w:w="43" w:type="dxa"/>
              <w:left w:w="115" w:type="dxa"/>
              <w:bottom w:w="43" w:type="dxa"/>
              <w:right w:w="115" w:type="dxa"/>
            </w:tcMar>
          </w:tcPr>
          <w:p w14:paraId="563952C2" w14:textId="77777777" w:rsidR="00C82898" w:rsidRPr="009C4A1C" w:rsidRDefault="00C82898" w:rsidP="001C10B9">
            <w:pPr>
              <w:pStyle w:val="Heading2"/>
              <w:spacing w:before="0" w:beforeAutospacing="0" w:after="0" w:afterAutospacing="0"/>
              <w:rPr>
                <w:sz w:val="24"/>
                <w:szCs w:val="24"/>
              </w:rPr>
            </w:pPr>
            <w:bookmarkStart w:id="7" w:name="_Toc67297993"/>
            <w:r w:rsidRPr="009C4A1C">
              <w:rPr>
                <w:sz w:val="24"/>
                <w:szCs w:val="24"/>
              </w:rPr>
              <w:t>Exploring Work-Based Learning</w:t>
            </w:r>
          </w:p>
        </w:tc>
        <w:tc>
          <w:tcPr>
            <w:tcW w:w="1100" w:type="pct"/>
            <w:shd w:val="clear" w:color="auto" w:fill="AEAAAA" w:themeFill="background2" w:themeFillShade="BF"/>
          </w:tcPr>
          <w:p w14:paraId="7028CA18" w14:textId="77777777" w:rsidR="00C82898" w:rsidRPr="009C4A1C" w:rsidRDefault="00C82898" w:rsidP="001C10B9">
            <w:pPr>
              <w:pStyle w:val="Heading2"/>
              <w:spacing w:before="0" w:beforeAutospacing="0" w:after="0" w:afterAutospacing="0"/>
              <w:rPr>
                <w:sz w:val="24"/>
                <w:szCs w:val="24"/>
              </w:rPr>
            </w:pPr>
          </w:p>
        </w:tc>
        <w:tc>
          <w:tcPr>
            <w:tcW w:w="1106" w:type="pct"/>
            <w:shd w:val="clear" w:color="auto" w:fill="AEAAAA" w:themeFill="background2" w:themeFillShade="BF"/>
          </w:tcPr>
          <w:p w14:paraId="67DDF0F4" w14:textId="77777777" w:rsidR="00C82898" w:rsidRPr="009C4A1C" w:rsidRDefault="00C82898" w:rsidP="001C10B9">
            <w:pPr>
              <w:pStyle w:val="Heading2"/>
              <w:spacing w:before="0" w:beforeAutospacing="0" w:after="0" w:afterAutospacing="0"/>
              <w:rPr>
                <w:sz w:val="24"/>
                <w:szCs w:val="24"/>
              </w:rPr>
            </w:pPr>
          </w:p>
        </w:tc>
        <w:bookmarkEnd w:id="7"/>
        <w:tc>
          <w:tcPr>
            <w:tcW w:w="673" w:type="pct"/>
            <w:shd w:val="clear" w:color="auto" w:fill="AEAAAA" w:themeFill="background2" w:themeFillShade="BF"/>
          </w:tcPr>
          <w:p w14:paraId="4871B2C2" w14:textId="77777777" w:rsidR="00C82898" w:rsidRPr="009C4A1C" w:rsidRDefault="00C82898" w:rsidP="001C10B9">
            <w:pPr>
              <w:pStyle w:val="Heading2"/>
              <w:spacing w:before="0" w:beforeAutospacing="0" w:after="0" w:afterAutospacing="0"/>
              <w:rPr>
                <w:sz w:val="24"/>
                <w:szCs w:val="24"/>
              </w:rPr>
            </w:pPr>
          </w:p>
        </w:tc>
        <w:tc>
          <w:tcPr>
            <w:tcW w:w="649" w:type="pct"/>
            <w:shd w:val="clear" w:color="auto" w:fill="AEAAAA" w:themeFill="background2" w:themeFillShade="BF"/>
          </w:tcPr>
          <w:p w14:paraId="4CE38874" w14:textId="77777777" w:rsidR="00C82898" w:rsidRPr="009C4A1C" w:rsidRDefault="00C82898" w:rsidP="001C10B9">
            <w:pPr>
              <w:pStyle w:val="Heading2"/>
              <w:spacing w:before="0" w:beforeAutospacing="0" w:after="0" w:afterAutospacing="0"/>
              <w:rPr>
                <w:sz w:val="24"/>
                <w:szCs w:val="24"/>
              </w:rPr>
            </w:pPr>
          </w:p>
        </w:tc>
        <w:tc>
          <w:tcPr>
            <w:tcW w:w="600" w:type="pct"/>
            <w:shd w:val="clear" w:color="auto" w:fill="AEAAAA" w:themeFill="background2" w:themeFillShade="BF"/>
          </w:tcPr>
          <w:p w14:paraId="50E4A7F0" w14:textId="77777777" w:rsidR="00C82898" w:rsidRPr="009C4A1C" w:rsidRDefault="00C82898" w:rsidP="00E91102">
            <w:pPr>
              <w:pStyle w:val="Heading2"/>
              <w:tabs>
                <w:tab w:val="left" w:pos="155"/>
              </w:tabs>
              <w:spacing w:before="0" w:beforeAutospacing="0" w:after="0" w:afterAutospacing="0"/>
              <w:rPr>
                <w:sz w:val="24"/>
                <w:szCs w:val="24"/>
              </w:rPr>
            </w:pPr>
          </w:p>
        </w:tc>
      </w:tr>
      <w:tr w:rsidR="00C82898" w:rsidRPr="009C4A1C" w14:paraId="5B6C8F11" w14:textId="6F0B84CA" w:rsidTr="00C82898">
        <w:tc>
          <w:tcPr>
            <w:tcW w:w="158" w:type="pct"/>
          </w:tcPr>
          <w:p w14:paraId="450BD9B3"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713" w:type="pct"/>
            <w:tcMar>
              <w:top w:w="43" w:type="dxa"/>
              <w:left w:w="115" w:type="dxa"/>
              <w:bottom w:w="43" w:type="dxa"/>
              <w:right w:w="115" w:type="dxa"/>
            </w:tcMar>
          </w:tcPr>
          <w:p w14:paraId="72AB7DA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100" w:type="pct"/>
          </w:tcPr>
          <w:p w14:paraId="3800FA90" w14:textId="77777777" w:rsidR="00C82898" w:rsidRPr="00ED3052" w:rsidRDefault="00C82898" w:rsidP="001C10B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1899407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4A4A6952"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23B75E0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4CA0352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3924BD04"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17408BC"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6B7FFCAB"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280D2D4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1C8F9C25"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4C66019F"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005903DD" w14:textId="77777777" w:rsidR="00C82898" w:rsidRPr="00ED3052"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71F5D341"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06" w:type="pct"/>
          </w:tcPr>
          <w:p w14:paraId="7EB657A0"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work-based learning?</w:t>
            </w:r>
          </w:p>
          <w:p w14:paraId="344C9CD2"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7A28FC5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11650CC4"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6CA7848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7195351E" w14:textId="77777777" w:rsidR="00C82898" w:rsidRPr="00ED3052"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0423B1B8"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673" w:type="pct"/>
          </w:tcPr>
          <w:p w14:paraId="68659005"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1B530827"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27F23B16"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FD25EA7" w14:textId="12D17EA8" w:rsidTr="00C82898">
        <w:tc>
          <w:tcPr>
            <w:tcW w:w="158" w:type="pct"/>
          </w:tcPr>
          <w:p w14:paraId="6EB96347"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713" w:type="pct"/>
            <w:tcMar>
              <w:top w:w="43" w:type="dxa"/>
              <w:left w:w="115" w:type="dxa"/>
              <w:bottom w:w="43" w:type="dxa"/>
              <w:right w:w="115" w:type="dxa"/>
            </w:tcMar>
          </w:tcPr>
          <w:p w14:paraId="59228E68"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1100" w:type="pct"/>
          </w:tcPr>
          <w:p w14:paraId="1DBE101D" w14:textId="77777777" w:rsidR="00C82898" w:rsidRPr="009C4A1C" w:rsidRDefault="00C82898" w:rsidP="001C10B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1F7CE455"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5504269"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43106C18"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06" w:type="pct"/>
          </w:tcPr>
          <w:p w14:paraId="680FA62A"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3B66841B"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66E6DA6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15545A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7F5F211D"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7F864DDE"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673" w:type="pct"/>
          </w:tcPr>
          <w:p w14:paraId="5E66330F"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11C1B891"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09F4A756"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71285C7F" w14:textId="09C4397B" w:rsidTr="00C82898">
        <w:tc>
          <w:tcPr>
            <w:tcW w:w="158" w:type="pct"/>
          </w:tcPr>
          <w:p w14:paraId="54860D8D"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713" w:type="pct"/>
            <w:tcMar>
              <w:top w:w="43" w:type="dxa"/>
              <w:left w:w="115" w:type="dxa"/>
              <w:bottom w:w="43" w:type="dxa"/>
              <w:right w:w="115" w:type="dxa"/>
            </w:tcMar>
          </w:tcPr>
          <w:p w14:paraId="35C2AEBE"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100" w:type="pct"/>
          </w:tcPr>
          <w:p w14:paraId="08B684AC" w14:textId="77777777" w:rsidR="00C82898" w:rsidRPr="009C4A1C" w:rsidRDefault="00C82898" w:rsidP="001C10B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D0C5F33"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EAD0184"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0E200491"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7D5BD975"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06" w:type="pct"/>
          </w:tcPr>
          <w:p w14:paraId="47B252D7"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1F20ED5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4D3D8695"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4C60DE84"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3B45465E"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BA96AD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D75EE56"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673" w:type="pct"/>
          </w:tcPr>
          <w:p w14:paraId="104546DE"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4CBC5C2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47DDCFB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7CF41E6E" w14:textId="23777E5F" w:rsidTr="00C82898">
        <w:tc>
          <w:tcPr>
            <w:tcW w:w="158" w:type="pct"/>
          </w:tcPr>
          <w:p w14:paraId="3471588B"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713" w:type="pct"/>
            <w:tcMar>
              <w:top w:w="43" w:type="dxa"/>
              <w:left w:w="115" w:type="dxa"/>
              <w:bottom w:w="43" w:type="dxa"/>
              <w:right w:w="115" w:type="dxa"/>
            </w:tcMar>
          </w:tcPr>
          <w:p w14:paraId="7B5E8F41" w14:textId="77777777" w:rsidR="00C82898" w:rsidRPr="009C4A1C" w:rsidRDefault="00C82898" w:rsidP="001C10B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1100" w:type="pct"/>
          </w:tcPr>
          <w:p w14:paraId="75AAAABE" w14:textId="77777777" w:rsidR="00C82898" w:rsidRPr="009C4A1C" w:rsidRDefault="00C82898" w:rsidP="001C10B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F653E39"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5A10ECA5"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6534AE9" w14:textId="77777777" w:rsidR="00C82898" w:rsidRPr="009C4A1C" w:rsidRDefault="00C82898">
            <w:pPr>
              <w:pStyle w:val="ListParagraph"/>
              <w:numPr>
                <w:ilvl w:val="0"/>
                <w:numId w:val="248"/>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06" w:type="pct"/>
          </w:tcPr>
          <w:p w14:paraId="546DA5BC"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0D7BF604"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6799AD53"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D9B39F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170CB43F"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5D6B88BC" w14:textId="77777777" w:rsidR="00C82898" w:rsidRPr="009C4A1C" w:rsidRDefault="00C82898">
            <w:pPr>
              <w:pStyle w:val="ListParagraph"/>
              <w:numPr>
                <w:ilvl w:val="0"/>
                <w:numId w:val="248"/>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673" w:type="pct"/>
          </w:tcPr>
          <w:p w14:paraId="016988D1" w14:textId="77777777" w:rsidR="00C82898" w:rsidRPr="009C4A1C" w:rsidRDefault="00C82898" w:rsidP="001C10B9">
            <w:pPr>
              <w:rPr>
                <w:rFonts w:ascii="Times New Roman" w:eastAsia="Times New Roman" w:hAnsi="Times New Roman" w:cs="Times New Roman"/>
                <w:sz w:val="24"/>
                <w:szCs w:val="24"/>
              </w:rPr>
            </w:pPr>
          </w:p>
        </w:tc>
        <w:tc>
          <w:tcPr>
            <w:tcW w:w="649" w:type="pct"/>
          </w:tcPr>
          <w:p w14:paraId="48B25859" w14:textId="77777777" w:rsidR="00C82898" w:rsidRPr="009C4A1C" w:rsidRDefault="00C82898" w:rsidP="001C10B9">
            <w:pPr>
              <w:rPr>
                <w:rFonts w:ascii="Times New Roman" w:eastAsia="Times New Roman" w:hAnsi="Times New Roman" w:cs="Times New Roman"/>
                <w:sz w:val="24"/>
                <w:szCs w:val="24"/>
              </w:rPr>
            </w:pPr>
          </w:p>
        </w:tc>
        <w:tc>
          <w:tcPr>
            <w:tcW w:w="600" w:type="pct"/>
          </w:tcPr>
          <w:p w14:paraId="3A37CDE4"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0F217B35" w14:textId="09E27355" w:rsidTr="00C82898">
        <w:tc>
          <w:tcPr>
            <w:tcW w:w="158" w:type="pct"/>
            <w:shd w:val="clear" w:color="auto" w:fill="AEAAAA" w:themeFill="background2" w:themeFillShade="BF"/>
          </w:tcPr>
          <w:p w14:paraId="57D4011F"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AEAAAA" w:themeFill="background2" w:themeFillShade="BF"/>
            <w:tcMar>
              <w:top w:w="43" w:type="dxa"/>
              <w:left w:w="115" w:type="dxa"/>
              <w:bottom w:w="43" w:type="dxa"/>
              <w:right w:w="115" w:type="dxa"/>
            </w:tcMar>
            <w:vAlign w:val="center"/>
          </w:tcPr>
          <w:p w14:paraId="7B3BE35E" w14:textId="73744C54" w:rsidR="00C82898" w:rsidRPr="009C4A1C" w:rsidRDefault="00C82898" w:rsidP="00A74BC0">
            <w:pPr>
              <w:rPr>
                <w:rFonts w:ascii="Times New Roman" w:eastAsia="Times New Roman" w:hAnsi="Times New Roman" w:cs="Times New Roman"/>
                <w:sz w:val="24"/>
                <w:szCs w:val="24"/>
              </w:rPr>
            </w:pPr>
            <w:bookmarkStart w:id="8" w:name="demostrationsafetysanitationanddiseasec"/>
            <w:r w:rsidRPr="008E6467">
              <w:rPr>
                <w:rFonts w:ascii="Times New Roman" w:eastAsia="Times New Roman" w:hAnsi="Times New Roman" w:cs="Times New Roman"/>
                <w:b/>
                <w:bCs/>
                <w:sz w:val="24"/>
                <w:szCs w:val="24"/>
              </w:rPr>
              <w:t>Demonstrating Safety, Sanitation, and Disease Control</w:t>
            </w:r>
            <w:bookmarkEnd w:id="8"/>
          </w:p>
        </w:tc>
        <w:tc>
          <w:tcPr>
            <w:tcW w:w="1100" w:type="pct"/>
            <w:shd w:val="clear" w:color="auto" w:fill="AEAAAA" w:themeFill="background2" w:themeFillShade="BF"/>
          </w:tcPr>
          <w:p w14:paraId="438E7693" w14:textId="77777777" w:rsidR="00C82898" w:rsidRPr="00A74BC0" w:rsidRDefault="00C82898" w:rsidP="00A74BC0"/>
        </w:tc>
        <w:tc>
          <w:tcPr>
            <w:tcW w:w="1106" w:type="pct"/>
            <w:shd w:val="clear" w:color="auto" w:fill="AEAAAA" w:themeFill="background2" w:themeFillShade="BF"/>
            <w:vAlign w:val="center"/>
          </w:tcPr>
          <w:p w14:paraId="4B67AEC2"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AEAAAA" w:themeFill="background2" w:themeFillShade="BF"/>
          </w:tcPr>
          <w:p w14:paraId="63A81BA5"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A6A6A6" w:themeFill="background1" w:themeFillShade="A6"/>
          </w:tcPr>
          <w:p w14:paraId="43397A9C"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A6A6A6" w:themeFill="background1" w:themeFillShade="A6"/>
          </w:tcPr>
          <w:p w14:paraId="4F6F2CA4"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79E4EA2" w14:textId="77106239" w:rsidTr="00C82898">
        <w:tc>
          <w:tcPr>
            <w:tcW w:w="158" w:type="pct"/>
          </w:tcPr>
          <w:p w14:paraId="799DB5BC" w14:textId="7A0DBC53" w:rsidR="00C82898" w:rsidRPr="009C4A1C" w:rsidRDefault="00C82898" w:rsidP="00B718C2">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713" w:type="pct"/>
            <w:tcMar>
              <w:top w:w="43" w:type="dxa"/>
              <w:left w:w="115" w:type="dxa"/>
              <w:bottom w:w="43" w:type="dxa"/>
              <w:right w:w="115" w:type="dxa"/>
            </w:tcMar>
          </w:tcPr>
          <w:p w14:paraId="7BFEA785" w14:textId="77777777" w:rsidR="00C82898" w:rsidRDefault="00C82898" w:rsidP="00B718C2">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Clean hands before and after every service. </w:t>
            </w:r>
          </w:p>
          <w:p w14:paraId="3251F1B2" w14:textId="77777777" w:rsidR="00C82898" w:rsidRPr="009C4A1C" w:rsidRDefault="00C82898" w:rsidP="00B718C2">
            <w:pPr>
              <w:rPr>
                <w:rFonts w:ascii="Times New Roman" w:eastAsia="Times New Roman" w:hAnsi="Times New Roman" w:cs="Times New Roman"/>
                <w:sz w:val="24"/>
                <w:szCs w:val="24"/>
              </w:rPr>
            </w:pPr>
          </w:p>
        </w:tc>
        <w:tc>
          <w:tcPr>
            <w:tcW w:w="1100" w:type="pct"/>
          </w:tcPr>
          <w:p w14:paraId="6877E821" w14:textId="77777777" w:rsidR="00C82898" w:rsidRDefault="00C82898" w:rsidP="00B718C2">
            <w:p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Cleaning should include</w:t>
            </w:r>
          </w:p>
          <w:p w14:paraId="5B111BD8" w14:textId="77777777" w:rsidR="00C82898" w:rsidRPr="00A141CB" w:rsidRDefault="00C82898" w:rsidP="00B718C2">
            <w:pPr>
              <w:rPr>
                <w:rFonts w:ascii="Times New Roman" w:eastAsia="Times New Roman" w:hAnsi="Times New Roman" w:cs="Times New Roman"/>
                <w:sz w:val="24"/>
                <w:szCs w:val="24"/>
              </w:rPr>
            </w:pPr>
          </w:p>
          <w:p w14:paraId="3A660FDA"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wetting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with warm water</w:t>
            </w:r>
          </w:p>
          <w:p w14:paraId="787AE4A0"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using liquid soap or antibacterial soap</w:t>
            </w:r>
          </w:p>
          <w:p w14:paraId="1DA1C470"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scrubbing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hands together and working up a lather for 15 to 20 seconds</w:t>
            </w:r>
          </w:p>
          <w:p w14:paraId="61F9CF55"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paying attention to areas between fingers, around nails, and on both sides of the hands</w:t>
            </w:r>
          </w:p>
          <w:p w14:paraId="4793D721"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rinsing hands thoroughly with warm water</w:t>
            </w:r>
          </w:p>
          <w:p w14:paraId="0DB0F25F" w14:textId="77777777" w:rsidR="00C82898" w:rsidRPr="00A141CB" w:rsidRDefault="00C82898">
            <w:pPr>
              <w:numPr>
                <w:ilvl w:val="0"/>
                <w:numId w:val="141"/>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drying hands using either a disposable towel or a hand dryer. </w:t>
            </w:r>
          </w:p>
          <w:p w14:paraId="0CB21202" w14:textId="77777777" w:rsidR="00C82898" w:rsidRPr="009C4A1C" w:rsidRDefault="00C82898" w:rsidP="00B718C2">
            <w:pPr>
              <w:shd w:val="clear" w:color="auto" w:fill="FFFFFF"/>
              <w:rPr>
                <w:rFonts w:ascii="Times New Roman" w:eastAsia="Times New Roman" w:hAnsi="Times New Roman" w:cs="Times New Roman"/>
                <w:sz w:val="24"/>
                <w:szCs w:val="24"/>
              </w:rPr>
            </w:pPr>
          </w:p>
        </w:tc>
        <w:tc>
          <w:tcPr>
            <w:tcW w:w="1106" w:type="pct"/>
          </w:tcPr>
          <w:p w14:paraId="06509BD3" w14:textId="77777777" w:rsidR="00C82898" w:rsidRPr="007F0F72" w:rsidRDefault="00C82898" w:rsidP="00B718C2">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5D76A4B9" w14:textId="77777777" w:rsidR="00C82898" w:rsidRDefault="00C82898" w:rsidP="00B718C2">
            <w:pPr>
              <w:rPr>
                <w:rFonts w:ascii="Times New Roman" w:eastAsia="Times New Roman" w:hAnsi="Times New Roman" w:cs="Times New Roman"/>
                <w:sz w:val="24"/>
                <w:szCs w:val="24"/>
              </w:rPr>
            </w:pPr>
          </w:p>
          <w:p w14:paraId="2B9A3A74" w14:textId="77777777" w:rsidR="00C82898" w:rsidRPr="00A141CB" w:rsidRDefault="00C82898">
            <w:pPr>
              <w:numPr>
                <w:ilvl w:val="0"/>
                <w:numId w:val="14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washing and sanitizing?</w:t>
            </w:r>
          </w:p>
          <w:p w14:paraId="56C14789" w14:textId="77777777" w:rsidR="00C82898" w:rsidRPr="00A141CB" w:rsidRDefault="00C82898">
            <w:pPr>
              <w:numPr>
                <w:ilvl w:val="0"/>
                <w:numId w:val="14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wash their hands before and after every service?</w:t>
            </w:r>
          </w:p>
          <w:p w14:paraId="4FE232FA" w14:textId="77777777" w:rsidR="00C82898" w:rsidRPr="00A141CB" w:rsidRDefault="00C82898">
            <w:pPr>
              <w:numPr>
                <w:ilvl w:val="0"/>
                <w:numId w:val="142"/>
              </w:numPr>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kind of soap should be used to clean</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hands?</w:t>
            </w:r>
          </w:p>
          <w:p w14:paraId="26699020" w14:textId="77777777" w:rsidR="00C82898" w:rsidRPr="00A74BC0" w:rsidRDefault="00C82898" w:rsidP="00B718C2">
            <w:pPr>
              <w:rPr>
                <w:rFonts w:ascii="Times New Roman" w:eastAsia="Times New Roman" w:hAnsi="Times New Roman" w:cs="Times New Roman"/>
                <w:sz w:val="24"/>
                <w:szCs w:val="24"/>
              </w:rPr>
            </w:pPr>
          </w:p>
        </w:tc>
        <w:tc>
          <w:tcPr>
            <w:tcW w:w="673" w:type="pct"/>
          </w:tcPr>
          <w:p w14:paraId="3ACAD459" w14:textId="77777777" w:rsidR="00C82898" w:rsidRPr="009C4A1C" w:rsidRDefault="00C82898" w:rsidP="00B718C2">
            <w:pPr>
              <w:rPr>
                <w:rFonts w:ascii="Times New Roman" w:eastAsia="Times New Roman" w:hAnsi="Times New Roman" w:cs="Times New Roman"/>
                <w:sz w:val="24"/>
                <w:szCs w:val="24"/>
              </w:rPr>
            </w:pPr>
          </w:p>
        </w:tc>
        <w:tc>
          <w:tcPr>
            <w:tcW w:w="649" w:type="pct"/>
          </w:tcPr>
          <w:p w14:paraId="33CA835A" w14:textId="77777777" w:rsidR="00C82898" w:rsidRPr="000B2C5B" w:rsidRDefault="00C82898" w:rsidP="00B718C2">
            <w:pPr>
              <w:pStyle w:val="sectbi"/>
              <w:tabs>
                <w:tab w:val="left" w:pos="853"/>
              </w:tabs>
              <w:spacing w:before="0" w:beforeAutospacing="0" w:after="0" w:afterAutospacing="0"/>
              <w:ind w:left="240"/>
              <w:textAlignment w:val="baseline"/>
              <w:rPr>
                <w:color w:val="444444"/>
              </w:rPr>
            </w:pPr>
            <w:r w:rsidRPr="000B2C5B">
              <w:rPr>
                <w:color w:val="444444"/>
              </w:rPr>
              <w:t xml:space="preserve">3. General sciences </w:t>
            </w:r>
          </w:p>
          <w:p w14:paraId="7B1DE810" w14:textId="77777777" w:rsidR="00C82898" w:rsidRDefault="00C82898" w:rsidP="00B718C2">
            <w:pPr>
              <w:pStyle w:val="sectbi2"/>
              <w:tabs>
                <w:tab w:val="left" w:pos="763"/>
              </w:tabs>
              <w:spacing w:before="0" w:beforeAutospacing="0" w:after="0" w:afterAutospacing="0"/>
              <w:ind w:left="763" w:hanging="270"/>
              <w:textAlignment w:val="baseline"/>
              <w:rPr>
                <w:color w:val="444444"/>
              </w:rPr>
            </w:pPr>
            <w:r w:rsidRPr="000B2C5B">
              <w:rPr>
                <w:color w:val="444444"/>
              </w:rPr>
              <w:t>a. Principles and practices of infection control</w:t>
            </w:r>
          </w:p>
          <w:p w14:paraId="455C9BE2" w14:textId="77777777" w:rsidR="00C82898" w:rsidRPr="000B2C5B" w:rsidRDefault="00C82898" w:rsidP="00B718C2">
            <w:pPr>
              <w:pStyle w:val="sectbi2"/>
              <w:tabs>
                <w:tab w:val="left" w:pos="763"/>
              </w:tabs>
              <w:spacing w:before="0" w:beforeAutospacing="0" w:after="0" w:afterAutospacing="0"/>
              <w:ind w:left="763" w:hanging="270"/>
              <w:textAlignment w:val="baseline"/>
              <w:rPr>
                <w:color w:val="444444"/>
              </w:rPr>
            </w:pPr>
          </w:p>
          <w:p w14:paraId="12412111" w14:textId="0CD50080" w:rsidR="00C82898" w:rsidRPr="00A74BC0" w:rsidRDefault="00C82898">
            <w:pPr>
              <w:pStyle w:val="ListParagraph"/>
              <w:numPr>
                <w:ilvl w:val="0"/>
                <w:numId w:val="249"/>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 I.A</w:t>
            </w:r>
          </w:p>
        </w:tc>
        <w:tc>
          <w:tcPr>
            <w:tcW w:w="600" w:type="pct"/>
          </w:tcPr>
          <w:p w14:paraId="2DE5F152" w14:textId="77777777" w:rsidR="00E91102" w:rsidRPr="00E91102" w:rsidRDefault="00E91102" w:rsidP="00E91102">
            <w:pPr>
              <w:pStyle w:val="sectbi"/>
              <w:tabs>
                <w:tab w:val="left" w:pos="155"/>
                <w:tab w:val="left" w:pos="853"/>
              </w:tabs>
              <w:spacing w:after="0"/>
              <w:ind w:left="147"/>
              <w:textAlignment w:val="baseline"/>
              <w:rPr>
                <w:color w:val="444444"/>
              </w:rPr>
            </w:pPr>
            <w:r w:rsidRPr="00E91102">
              <w:rPr>
                <w:color w:val="444444"/>
              </w:rPr>
              <w:t>Occupational Health and Safety Scrapbook (single/multi)</w:t>
            </w:r>
          </w:p>
          <w:p w14:paraId="6967919B" w14:textId="77777777" w:rsidR="00E91102" w:rsidRPr="00E91102" w:rsidRDefault="00E91102" w:rsidP="00E91102">
            <w:pPr>
              <w:pStyle w:val="sectbi"/>
              <w:tabs>
                <w:tab w:val="left" w:pos="155"/>
                <w:tab w:val="left" w:pos="853"/>
              </w:tabs>
              <w:spacing w:after="0"/>
              <w:ind w:left="240"/>
              <w:textAlignment w:val="baseline"/>
              <w:rPr>
                <w:color w:val="444444"/>
              </w:rPr>
            </w:pPr>
            <w:r w:rsidRPr="00E91102">
              <w:rPr>
                <w:color w:val="444444"/>
              </w:rPr>
              <w:t>Occupational Scrapbook</w:t>
            </w:r>
          </w:p>
          <w:p w14:paraId="4A950BF5" w14:textId="4549D7B3" w:rsidR="00C82898" w:rsidRPr="000B2C5B" w:rsidRDefault="00E91102" w:rsidP="00E91102">
            <w:pPr>
              <w:pStyle w:val="sectbi"/>
              <w:tabs>
                <w:tab w:val="left" w:pos="155"/>
                <w:tab w:val="left" w:pos="853"/>
              </w:tabs>
              <w:spacing w:before="0" w:beforeAutospacing="0" w:after="0" w:afterAutospacing="0"/>
              <w:ind w:left="240"/>
              <w:textAlignment w:val="baseline"/>
              <w:rPr>
                <w:color w:val="444444"/>
              </w:rPr>
            </w:pPr>
            <w:r w:rsidRPr="00E91102">
              <w:rPr>
                <w:color w:val="444444"/>
              </w:rPr>
              <w:t>All Cosmetology and Barbering Competitors will have a written test on the information below. Not just the skill area</w:t>
            </w:r>
          </w:p>
        </w:tc>
      </w:tr>
      <w:tr w:rsidR="00C82898" w:rsidRPr="009C4A1C" w14:paraId="1A67FA18" w14:textId="52F89B88" w:rsidTr="00C82898">
        <w:tc>
          <w:tcPr>
            <w:tcW w:w="158" w:type="pct"/>
          </w:tcPr>
          <w:p w14:paraId="0E283636" w14:textId="53786CB9"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13" w:type="pct"/>
            <w:tcMar>
              <w:top w:w="43" w:type="dxa"/>
              <w:left w:w="115" w:type="dxa"/>
              <w:bottom w:w="43" w:type="dxa"/>
              <w:right w:w="115" w:type="dxa"/>
            </w:tcMar>
          </w:tcPr>
          <w:p w14:paraId="37B47203" w14:textId="4DEFE466" w:rsidR="00C82898" w:rsidRPr="009C4A1C"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standard treatment of an injury to a client and to oneself. </w:t>
            </w:r>
          </w:p>
        </w:tc>
        <w:tc>
          <w:tcPr>
            <w:tcW w:w="1100" w:type="pct"/>
          </w:tcPr>
          <w:p w14:paraId="071A0C2D"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treatment of injuries, such as</w:t>
            </w:r>
          </w:p>
          <w:p w14:paraId="0D51DC23"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bleeding and wounds</w:t>
            </w:r>
          </w:p>
          <w:p w14:paraId="1876F0A0"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burns</w:t>
            </w:r>
          </w:p>
          <w:p w14:paraId="25F9EFA9"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choking</w:t>
            </w:r>
          </w:p>
          <w:p w14:paraId="006BEF74"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fainting</w:t>
            </w:r>
          </w:p>
          <w:p w14:paraId="47CDEC70"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eye injur</w:t>
            </w:r>
            <w:r>
              <w:rPr>
                <w:rFonts w:ascii="Times New Roman" w:eastAsia="Times New Roman" w:hAnsi="Times New Roman" w:cs="Times New Roman"/>
                <w:sz w:val="24"/>
                <w:szCs w:val="24"/>
              </w:rPr>
              <w:t>ies</w:t>
            </w:r>
          </w:p>
          <w:p w14:paraId="41F4607A"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seizures</w:t>
            </w:r>
          </w:p>
          <w:p w14:paraId="5725FAD1" w14:textId="77777777" w:rsidR="00C82898" w:rsidRPr="00A141CB" w:rsidRDefault="00C82898" w:rsidP="00A74BC0">
            <w:pPr>
              <w:numPr>
                <w:ilvl w:val="0"/>
                <w:numId w:val="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slips and falls.</w:t>
            </w:r>
          </w:p>
          <w:p w14:paraId="2086A001" w14:textId="6713FD3D" w:rsidR="00C82898" w:rsidRPr="009C4A1C" w:rsidRDefault="00C82898" w:rsidP="00A74BC0">
            <w:pPr>
              <w:shd w:val="clear" w:color="auto" w:fill="FFFFFF"/>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also include locating and maintaining first-aid kits, fire extinguisher, and other safety equipment.</w:t>
            </w:r>
          </w:p>
        </w:tc>
        <w:tc>
          <w:tcPr>
            <w:tcW w:w="1106" w:type="pct"/>
          </w:tcPr>
          <w:p w14:paraId="04E6FAC9" w14:textId="77777777" w:rsidR="00C82898" w:rsidRPr="007F0F72" w:rsidRDefault="00C82898" w:rsidP="00A74BC0">
            <w:pPr>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 xml:space="preserve">Process/Skill Questions: </w:t>
            </w:r>
          </w:p>
          <w:p w14:paraId="2C2F9A88" w14:textId="77777777" w:rsidR="00C82898" w:rsidRPr="00A141CB" w:rsidRDefault="00C82898" w:rsidP="00A74BC0">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should all employees in a salon receive first-aid training?</w:t>
            </w:r>
          </w:p>
          <w:p w14:paraId="39481F02" w14:textId="77777777" w:rsidR="00C82898" w:rsidRPr="00A141CB" w:rsidRDefault="00C82898" w:rsidP="00A74BC0">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types of injuries commonly occur in a salon?</w:t>
            </w:r>
          </w:p>
          <w:p w14:paraId="7352A788" w14:textId="77777777" w:rsidR="00C82898" w:rsidRDefault="00C82898" w:rsidP="001C3DBF">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severity of injury would require calling 911?</w:t>
            </w:r>
          </w:p>
          <w:p w14:paraId="67B501B4" w14:textId="62C9D08D" w:rsidR="00C82898" w:rsidRPr="00A74BC0" w:rsidRDefault="00C82898" w:rsidP="001C3DBF">
            <w:pPr>
              <w:numPr>
                <w:ilvl w:val="0"/>
                <w:numId w:val="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How often should a fire extinguisher be serviced?</w:t>
            </w:r>
          </w:p>
        </w:tc>
        <w:tc>
          <w:tcPr>
            <w:tcW w:w="673" w:type="pct"/>
          </w:tcPr>
          <w:p w14:paraId="260F5133" w14:textId="2438CF4F"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12.C</w:t>
            </w:r>
          </w:p>
        </w:tc>
        <w:tc>
          <w:tcPr>
            <w:tcW w:w="649" w:type="pct"/>
          </w:tcPr>
          <w:p w14:paraId="3275C006" w14:textId="77777777" w:rsidR="00C82898" w:rsidRPr="000B2C5B" w:rsidRDefault="00C82898" w:rsidP="00A74BC0">
            <w:pPr>
              <w:pStyle w:val="sectbi"/>
              <w:spacing w:before="0" w:beforeAutospacing="0" w:after="0" w:afterAutospacing="0"/>
              <w:ind w:left="240"/>
              <w:textAlignment w:val="baseline"/>
              <w:rPr>
                <w:color w:val="444444"/>
              </w:rPr>
            </w:pPr>
            <w:r w:rsidRPr="000B2C5B">
              <w:rPr>
                <w:color w:val="444444"/>
              </w:rPr>
              <w:t xml:space="preserve">3. General sciences </w:t>
            </w:r>
          </w:p>
          <w:p w14:paraId="6A54741A" w14:textId="77777777" w:rsidR="00C82898" w:rsidRPr="000B2C5B" w:rsidRDefault="00C82898" w:rsidP="00A74BC0">
            <w:pPr>
              <w:pStyle w:val="sectbi2"/>
              <w:spacing w:before="0" w:beforeAutospacing="0" w:after="0" w:afterAutospacing="0"/>
              <w:ind w:left="763" w:hanging="270"/>
              <w:textAlignment w:val="baseline"/>
              <w:rPr>
                <w:color w:val="444444"/>
              </w:rPr>
            </w:pPr>
            <w:r w:rsidRPr="000B2C5B">
              <w:rPr>
                <w:color w:val="444444"/>
              </w:rPr>
              <w:t>a. Principles and practices of infection control</w:t>
            </w:r>
          </w:p>
          <w:p w14:paraId="44F7060D" w14:textId="77777777" w:rsidR="00C82898" w:rsidRPr="000B2C5B" w:rsidRDefault="00C82898" w:rsidP="00A74BC0">
            <w:pPr>
              <w:pStyle w:val="sectbi2"/>
              <w:spacing w:before="0" w:beforeAutospacing="0" w:after="0" w:afterAutospacing="0"/>
              <w:ind w:left="763" w:hanging="270"/>
              <w:textAlignment w:val="baseline"/>
              <w:rPr>
                <w:color w:val="444444"/>
              </w:rPr>
            </w:pPr>
            <w:r w:rsidRPr="000B2C5B">
              <w:rPr>
                <w:color w:val="444444"/>
              </w:rPr>
              <w:t>b. Safety Data Sheet (SDS)</w:t>
            </w:r>
          </w:p>
          <w:p w14:paraId="53AFFD2F" w14:textId="77777777" w:rsidR="00C82898" w:rsidRDefault="00C82898" w:rsidP="00A74BC0">
            <w:pPr>
              <w:pStyle w:val="sectbi2"/>
              <w:spacing w:before="0" w:beforeAutospacing="0" w:after="0" w:afterAutospacing="0"/>
              <w:ind w:left="763" w:hanging="270"/>
              <w:textAlignment w:val="baseline"/>
              <w:rPr>
                <w:color w:val="444444"/>
              </w:rPr>
            </w:pPr>
            <w:r w:rsidRPr="000B2C5B">
              <w:rPr>
                <w:color w:val="444444"/>
              </w:rPr>
              <w:t>c. Chemical usage and safety</w:t>
            </w:r>
          </w:p>
          <w:p w14:paraId="2F0E21A1" w14:textId="77777777" w:rsidR="00C82898" w:rsidRPr="000B2C5B" w:rsidRDefault="00C82898" w:rsidP="00A74BC0">
            <w:pPr>
              <w:pStyle w:val="sectbi2"/>
              <w:spacing w:before="0" w:beforeAutospacing="0" w:after="0" w:afterAutospacing="0"/>
              <w:ind w:left="763" w:hanging="270"/>
              <w:textAlignment w:val="baseline"/>
              <w:rPr>
                <w:color w:val="444444"/>
              </w:rPr>
            </w:pPr>
          </w:p>
          <w:p w14:paraId="34AAE034" w14:textId="2190D376" w:rsidR="00C82898" w:rsidRPr="00A74BC0" w:rsidRDefault="00C82898">
            <w:pPr>
              <w:pStyle w:val="ListParagraph"/>
              <w:numPr>
                <w:ilvl w:val="0"/>
                <w:numId w:val="249"/>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 I.A</w:t>
            </w:r>
          </w:p>
        </w:tc>
        <w:tc>
          <w:tcPr>
            <w:tcW w:w="600" w:type="pct"/>
          </w:tcPr>
          <w:p w14:paraId="374A19B5" w14:textId="77777777" w:rsidR="00E91102" w:rsidRPr="00E91102" w:rsidRDefault="00E91102" w:rsidP="00E91102">
            <w:pPr>
              <w:pStyle w:val="sectbi"/>
              <w:tabs>
                <w:tab w:val="left" w:pos="155"/>
              </w:tabs>
              <w:spacing w:after="0"/>
              <w:ind w:left="240"/>
              <w:textAlignment w:val="baseline"/>
              <w:rPr>
                <w:color w:val="444444"/>
              </w:rPr>
            </w:pPr>
            <w:r w:rsidRPr="00E91102">
              <w:rPr>
                <w:color w:val="444444"/>
              </w:rPr>
              <w:t>Occupational Health and Safety Scrapbook</w:t>
            </w:r>
          </w:p>
          <w:p w14:paraId="26738EF8" w14:textId="30C90DD8" w:rsidR="00C82898" w:rsidRPr="000B2C5B" w:rsidRDefault="00E91102" w:rsidP="00E91102">
            <w:pPr>
              <w:pStyle w:val="sectbi"/>
              <w:tabs>
                <w:tab w:val="left" w:pos="155"/>
              </w:tabs>
              <w:spacing w:before="0" w:beforeAutospacing="0" w:after="0" w:afterAutospacing="0"/>
              <w:ind w:left="240"/>
              <w:textAlignment w:val="baseline"/>
              <w:rPr>
                <w:color w:val="444444"/>
              </w:rPr>
            </w:pPr>
            <w:r w:rsidRPr="00E91102">
              <w:rPr>
                <w:color w:val="444444"/>
              </w:rPr>
              <w:t>Occupational Scrapbook</w:t>
            </w:r>
          </w:p>
        </w:tc>
      </w:tr>
      <w:tr w:rsidR="00C82898" w:rsidRPr="009C4A1C" w14:paraId="355D078E" w14:textId="3A407C69" w:rsidTr="00C82898">
        <w:tc>
          <w:tcPr>
            <w:tcW w:w="158" w:type="pct"/>
          </w:tcPr>
          <w:p w14:paraId="2A60B8BE" w14:textId="43788D24"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13" w:type="pct"/>
            <w:tcMar>
              <w:top w:w="43" w:type="dxa"/>
              <w:left w:w="115" w:type="dxa"/>
              <w:bottom w:w="43" w:type="dxa"/>
              <w:right w:w="115" w:type="dxa"/>
            </w:tcMar>
          </w:tcPr>
          <w:p w14:paraId="02CB7A78"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Occupational Safety and Health Administration (OSHA) guidelines for sanitizing and disinfecting implements after exposure to blood. </w:t>
            </w:r>
          </w:p>
          <w:p w14:paraId="5B9C17AE"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5325FFA5"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Following guidelines should include</w:t>
            </w:r>
          </w:p>
          <w:p w14:paraId="73CD43AB" w14:textId="77777777" w:rsidR="00C82898" w:rsidRPr="00A141CB" w:rsidRDefault="00C82898" w:rsidP="00A74BC0">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National Interstate Council of State Boards of Cosmetology (NIC) Health and Safety Standards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 xml:space="preserve"> Procedure</w:t>
            </w:r>
          </w:p>
          <w:p w14:paraId="24A9E917" w14:textId="77777777" w:rsidR="00C82898" w:rsidRPr="00A141CB" w:rsidRDefault="00C82898" w:rsidP="00A74BC0">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safety data sheets (SDS)</w:t>
            </w:r>
          </w:p>
          <w:p w14:paraId="255FD579" w14:textId="77777777" w:rsidR="00C82898" w:rsidRPr="00A141CB" w:rsidRDefault="00C82898" w:rsidP="00A74BC0">
            <w:pPr>
              <w:numPr>
                <w:ilvl w:val="0"/>
                <w:numId w:val="3"/>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procedures to ensure safety of both the st</w:t>
            </w:r>
            <w:r>
              <w:rPr>
                <w:rFonts w:ascii="Times New Roman" w:eastAsia="Times New Roman" w:hAnsi="Times New Roman" w:cs="Times New Roman"/>
                <w:sz w:val="24"/>
                <w:szCs w:val="24"/>
              </w:rPr>
              <w:t>ylist</w:t>
            </w:r>
            <w:r w:rsidRPr="00A141CB">
              <w:rPr>
                <w:rFonts w:ascii="Times New Roman" w:eastAsia="Times New Roman" w:hAnsi="Times New Roman" w:cs="Times New Roman"/>
                <w:sz w:val="24"/>
                <w:szCs w:val="24"/>
              </w:rPr>
              <w:t>s and clients.</w:t>
            </w:r>
          </w:p>
          <w:p w14:paraId="0E455311"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688D4CAF"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FC3CB97" w14:textId="77777777" w:rsidR="00C82898" w:rsidRPr="00A141CB" w:rsidRDefault="00C82898" w:rsidP="00A74BC0">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OSHA regulations apply to salons? To classroom</w:t>
            </w:r>
            <w:r>
              <w:rPr>
                <w:rFonts w:ascii="Times New Roman" w:eastAsia="Times New Roman" w:hAnsi="Times New Roman" w:cs="Times New Roman"/>
                <w:sz w:val="24"/>
                <w:szCs w:val="24"/>
              </w:rPr>
              <w:t>s/</w:t>
            </w:r>
            <w:r w:rsidRPr="00A141CB">
              <w:rPr>
                <w:rFonts w:ascii="Times New Roman" w:eastAsia="Times New Roman" w:hAnsi="Times New Roman" w:cs="Times New Roman"/>
                <w:sz w:val="24"/>
                <w:szCs w:val="24"/>
              </w:rPr>
              <w:t>labs?</w:t>
            </w:r>
          </w:p>
          <w:p w14:paraId="6566168D" w14:textId="77777777" w:rsidR="00C82898" w:rsidRPr="00A141CB" w:rsidRDefault="00C82898" w:rsidP="00A74BC0">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penalties can result from OSHA violations?</w:t>
            </w:r>
          </w:p>
          <w:p w14:paraId="187C0FFE" w14:textId="77777777" w:rsidR="00C82898" w:rsidRPr="00A141CB" w:rsidRDefault="00C82898" w:rsidP="00A74BC0">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health dangers are associated with blood </w:t>
            </w:r>
            <w:r>
              <w:rPr>
                <w:rFonts w:ascii="Times New Roman" w:eastAsia="Times New Roman" w:hAnsi="Times New Roman" w:cs="Times New Roman"/>
                <w:sz w:val="24"/>
                <w:szCs w:val="24"/>
              </w:rPr>
              <w:t>exposure</w:t>
            </w:r>
            <w:r w:rsidRPr="00A141CB">
              <w:rPr>
                <w:rFonts w:ascii="Times New Roman" w:eastAsia="Times New Roman" w:hAnsi="Times New Roman" w:cs="Times New Roman"/>
                <w:sz w:val="24"/>
                <w:szCs w:val="24"/>
              </w:rPr>
              <w:t>?</w:t>
            </w:r>
          </w:p>
          <w:p w14:paraId="6A7E44E9" w14:textId="77777777" w:rsidR="00C82898" w:rsidRDefault="00C82898" w:rsidP="00A74BC0">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Where is your classroom SDS located?</w:t>
            </w:r>
          </w:p>
          <w:p w14:paraId="09267CFC" w14:textId="77777777" w:rsidR="00C82898" w:rsidRDefault="00C82898" w:rsidP="00A74BC0">
            <w:pPr>
              <w:numPr>
                <w:ilvl w:val="0"/>
                <w:numId w:val="4"/>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role does the U.S. Environmental Protection Agency (EPA) play in salon safety?</w:t>
            </w:r>
          </w:p>
          <w:p w14:paraId="14907963"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058D8603" w14:textId="249576F6"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11.DSR,</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12.RI</w:t>
            </w:r>
          </w:p>
        </w:tc>
        <w:tc>
          <w:tcPr>
            <w:tcW w:w="649" w:type="pct"/>
          </w:tcPr>
          <w:p w14:paraId="150183AD" w14:textId="77777777" w:rsidR="00C82898" w:rsidRDefault="00C82898" w:rsidP="00A74BC0">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2. Laws and Regulations</w:t>
            </w:r>
          </w:p>
          <w:p w14:paraId="7625422F" w14:textId="77777777" w:rsidR="00C82898" w:rsidRDefault="00C82898" w:rsidP="00A74BC0">
            <w:pPr>
              <w:ind w:left="22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0E690A13" w14:textId="77777777" w:rsidR="00C82898" w:rsidRPr="009D6373" w:rsidRDefault="00C82898" w:rsidP="00A74BC0">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6EB43E43" w14:textId="77777777" w:rsidR="00C82898" w:rsidRPr="009D6373" w:rsidRDefault="00C82898" w:rsidP="00A74BC0">
            <w:pPr>
              <w:pStyle w:val="sectbi2"/>
              <w:spacing w:before="0" w:beforeAutospacing="0" w:after="0" w:afterAutospacing="0"/>
              <w:ind w:left="763" w:hanging="270"/>
              <w:textAlignment w:val="baseline"/>
              <w:rPr>
                <w:color w:val="444444"/>
              </w:rPr>
            </w:pPr>
            <w:r w:rsidRPr="009D6373">
              <w:rPr>
                <w:color w:val="444444"/>
              </w:rPr>
              <w:t>b. Safety Data Sheet (SDS)</w:t>
            </w:r>
          </w:p>
          <w:p w14:paraId="13C5757F" w14:textId="77777777" w:rsidR="00C82898" w:rsidRPr="009D6373" w:rsidRDefault="00C82898" w:rsidP="00A74BC0">
            <w:pPr>
              <w:pStyle w:val="sectbi2"/>
              <w:spacing w:before="0" w:beforeAutospacing="0" w:after="0" w:afterAutospacing="0"/>
              <w:ind w:left="763" w:hanging="270"/>
              <w:textAlignment w:val="baseline"/>
              <w:rPr>
                <w:color w:val="444444"/>
              </w:rPr>
            </w:pPr>
            <w:r w:rsidRPr="009D6373">
              <w:rPr>
                <w:color w:val="444444"/>
              </w:rPr>
              <w:t>c. Chemical usage and safety</w:t>
            </w:r>
          </w:p>
          <w:p w14:paraId="19394502" w14:textId="77777777" w:rsidR="00C82898" w:rsidRPr="000B2C5B" w:rsidRDefault="00C82898">
            <w:pPr>
              <w:pStyle w:val="ListParagraph"/>
              <w:numPr>
                <w:ilvl w:val="0"/>
                <w:numId w:val="157"/>
              </w:numPr>
              <w:spacing w:before="100" w:beforeAutospacing="1" w:after="100" w:afterAutospacing="1"/>
              <w:ind w:left="493" w:hanging="223"/>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215AD9AA"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760FF719"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56F1AA73" w14:textId="5D877AA8" w:rsidR="00C82898" w:rsidRDefault="00E91102" w:rsidP="00E91102">
            <w:pPr>
              <w:tabs>
                <w:tab w:val="left" w:pos="155"/>
              </w:tabs>
              <w:ind w:left="223"/>
              <w:rPr>
                <w:rFonts w:ascii="Times New Roman" w:eastAsia="Times New Roman" w:hAnsi="Times New Roman" w:cs="Times New Roman"/>
                <w:sz w:val="24"/>
                <w:szCs w:val="24"/>
              </w:rPr>
            </w:pPr>
            <w:r w:rsidRPr="00D857CC">
              <w:rPr>
                <w:rFonts w:ascii="Times New Roman" w:hAnsi="Times New Roman" w:cs="Times New Roman"/>
                <w:color w:val="444444"/>
                <w:sz w:val="24"/>
                <w:szCs w:val="24"/>
              </w:rPr>
              <w:t>Occupational Scrapbook</w:t>
            </w:r>
          </w:p>
        </w:tc>
      </w:tr>
      <w:tr w:rsidR="00C82898" w:rsidRPr="009C4A1C" w14:paraId="098EC564" w14:textId="1024E39C" w:rsidTr="00C82898">
        <w:tc>
          <w:tcPr>
            <w:tcW w:w="158" w:type="pct"/>
          </w:tcPr>
          <w:p w14:paraId="58DA380F" w14:textId="23AD3BEE"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13" w:type="pct"/>
            <w:tcMar>
              <w:top w:w="43" w:type="dxa"/>
              <w:left w:w="115" w:type="dxa"/>
              <w:bottom w:w="43" w:type="dxa"/>
              <w:right w:w="115" w:type="dxa"/>
            </w:tcMar>
          </w:tcPr>
          <w:p w14:paraId="47E0E66A"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Identify the components of an SDS. </w:t>
            </w:r>
          </w:p>
          <w:p w14:paraId="46A57AF4"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19F438E4"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Identification should include</w:t>
            </w:r>
          </w:p>
          <w:p w14:paraId="49374823"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ingredients </w:t>
            </w:r>
          </w:p>
          <w:p w14:paraId="68D7413A"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hazards</w:t>
            </w:r>
          </w:p>
          <w:p w14:paraId="24EE3819"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storage</w:t>
            </w:r>
          </w:p>
          <w:p w14:paraId="61EACB61"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exposure control</w:t>
            </w:r>
          </w:p>
          <w:p w14:paraId="07894034"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handling</w:t>
            </w:r>
          </w:p>
          <w:p w14:paraId="3770B6F3" w14:textId="77777777" w:rsidR="00C82898" w:rsidRPr="00A141CB" w:rsidRDefault="00C82898" w:rsidP="00A74BC0">
            <w:pPr>
              <w:numPr>
                <w:ilvl w:val="0"/>
                <w:numId w:val="5"/>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treatment.</w:t>
            </w:r>
          </w:p>
          <w:p w14:paraId="556AC4D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7A275A9F"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2CC7781" w14:textId="77777777" w:rsidR="00C82898" w:rsidRPr="00A141CB" w:rsidRDefault="00C82898" w:rsidP="00A74BC0">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Why is it important for all </w:t>
            </w:r>
            <w:r>
              <w:rPr>
                <w:rFonts w:ascii="Times New Roman" w:eastAsia="Times New Roman" w:hAnsi="Times New Roman" w:cs="Times New Roman"/>
                <w:sz w:val="24"/>
                <w:szCs w:val="24"/>
              </w:rPr>
              <w:t>salon</w:t>
            </w:r>
            <w:r w:rsidRPr="00A141CB">
              <w:rPr>
                <w:rFonts w:ascii="Times New Roman" w:eastAsia="Times New Roman" w:hAnsi="Times New Roman" w:cs="Times New Roman"/>
                <w:sz w:val="24"/>
                <w:szCs w:val="24"/>
              </w:rPr>
              <w:t xml:space="preserve"> employees to understand the ingredients of the chemicals used in the salon?</w:t>
            </w:r>
          </w:p>
          <w:p w14:paraId="09115F84" w14:textId="77777777" w:rsidR="00C82898" w:rsidRDefault="00C82898" w:rsidP="00A74BC0">
            <w:pPr>
              <w:numPr>
                <w:ilvl w:val="0"/>
                <w:numId w:val="6"/>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the dangers of improper use of chemicals?</w:t>
            </w:r>
          </w:p>
          <w:p w14:paraId="7A8A01A6" w14:textId="77777777" w:rsidR="00C82898" w:rsidRPr="00A141CB" w:rsidRDefault="00C82898" w:rsidP="00A74BC0">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Where should</w:t>
            </w:r>
            <w:r w:rsidRPr="00A141CB">
              <w:rPr>
                <w:rFonts w:ascii="Times New Roman" w:eastAsia="Times New Roman" w:hAnsi="Times New Roman" w:cs="Times New Roman"/>
                <w:sz w:val="24"/>
                <w:szCs w:val="24"/>
              </w:rPr>
              <w:t xml:space="preserve"> information concerning a medical reaction to products</w:t>
            </w:r>
            <w:r>
              <w:rPr>
                <w:rFonts w:ascii="Times New Roman" w:eastAsia="Times New Roman" w:hAnsi="Times New Roman" w:cs="Times New Roman"/>
                <w:sz w:val="24"/>
                <w:szCs w:val="24"/>
              </w:rPr>
              <w:t xml:space="preserve"> be stored</w:t>
            </w:r>
            <w:r w:rsidRPr="00A141CB">
              <w:rPr>
                <w:rFonts w:ascii="Times New Roman" w:eastAsia="Times New Roman" w:hAnsi="Times New Roman" w:cs="Times New Roman"/>
                <w:sz w:val="24"/>
                <w:szCs w:val="24"/>
              </w:rPr>
              <w:t>?</w:t>
            </w:r>
          </w:p>
          <w:p w14:paraId="7C0F7DDE"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1B6E2E13" w14:textId="77777777" w:rsidR="00C82898" w:rsidRDefault="00C82898" w:rsidP="00A74BC0">
            <w:pPr>
              <w:spacing w:before="100" w:beforeAutospacing="1" w:after="100" w:afterAutospacing="1"/>
              <w:ind w:left="103"/>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11.RV,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12.RV, 12.LU</w:t>
            </w:r>
          </w:p>
          <w:p w14:paraId="795CAC33" w14:textId="6CEA509D"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Science: </w:t>
            </w:r>
            <w:r w:rsidRPr="00121CFB">
              <w:rPr>
                <w:rFonts w:ascii="Times New Roman" w:eastAsia="Times New Roman" w:hAnsi="Times New Roman" w:cs="Times New Roman"/>
                <w:sz w:val="24"/>
                <w:szCs w:val="24"/>
              </w:rPr>
              <w:t>CH.1</w:t>
            </w:r>
          </w:p>
        </w:tc>
        <w:tc>
          <w:tcPr>
            <w:tcW w:w="649" w:type="pct"/>
          </w:tcPr>
          <w:p w14:paraId="74237C56"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2. Laws and Regulations</w:t>
            </w:r>
          </w:p>
          <w:p w14:paraId="1065DF43"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2F32D619"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a. Principles and practices of infection control</w:t>
            </w:r>
          </w:p>
          <w:p w14:paraId="4C4C3EDE"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b. Safety Data Sheet (SDS)</w:t>
            </w:r>
          </w:p>
          <w:p w14:paraId="2414B6EC"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c. Chemical usage and safety</w:t>
            </w:r>
          </w:p>
          <w:p w14:paraId="49BA4144" w14:textId="77777777" w:rsidR="00C82898" w:rsidRPr="000B2C5B" w:rsidRDefault="00C82898">
            <w:pPr>
              <w:pStyle w:val="ListParagraph"/>
              <w:numPr>
                <w:ilvl w:val="0"/>
                <w:numId w:val="157"/>
              </w:numPr>
              <w:spacing w:before="100" w:beforeAutospacing="1" w:after="100" w:afterAutospacing="1"/>
              <w:ind w:left="493"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734718C9"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480A3632"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723C8560" w14:textId="4ACDEA64" w:rsidR="00C82898" w:rsidRDefault="00E91102" w:rsidP="00E91102">
            <w:pPr>
              <w:tabs>
                <w:tab w:val="left" w:pos="155"/>
              </w:tabs>
              <w:ind w:left="313"/>
              <w:rPr>
                <w:rFonts w:ascii="Times New Roman" w:eastAsia="Times New Roman" w:hAnsi="Times New Roman" w:cs="Times New Roman"/>
                <w:sz w:val="24"/>
                <w:szCs w:val="24"/>
              </w:rPr>
            </w:pPr>
            <w:r w:rsidRPr="00D857CC">
              <w:rPr>
                <w:rFonts w:ascii="Times New Roman" w:hAnsi="Times New Roman" w:cs="Times New Roman"/>
                <w:color w:val="444444"/>
                <w:sz w:val="24"/>
                <w:szCs w:val="24"/>
              </w:rPr>
              <w:t>Occupational Scrapbook</w:t>
            </w:r>
          </w:p>
        </w:tc>
      </w:tr>
      <w:tr w:rsidR="00C82898" w:rsidRPr="009C4A1C" w14:paraId="5671F66F" w14:textId="16D5AC70" w:rsidTr="00C82898">
        <w:tc>
          <w:tcPr>
            <w:tcW w:w="158" w:type="pct"/>
          </w:tcPr>
          <w:p w14:paraId="65EA40A2" w14:textId="0966BD20"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13" w:type="pct"/>
            <w:tcMar>
              <w:top w:w="43" w:type="dxa"/>
              <w:left w:w="115" w:type="dxa"/>
              <w:bottom w:w="43" w:type="dxa"/>
              <w:right w:w="115" w:type="dxa"/>
            </w:tcMar>
          </w:tcPr>
          <w:p w14:paraId="45722BEC"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procedures for attending to a contaminated work area. </w:t>
            </w:r>
          </w:p>
          <w:p w14:paraId="66BE86AD"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480BD885"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 following sanitation and disinfection guidelines and procedures for</w:t>
            </w:r>
          </w:p>
          <w:p w14:paraId="097E53B7" w14:textId="77777777" w:rsidR="00C82898" w:rsidRPr="00A141CB" w:rsidRDefault="00C82898" w:rsidP="00A74BC0">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soaking implements in disinfectant</w:t>
            </w:r>
          </w:p>
          <w:p w14:paraId="4E5E4E73" w14:textId="76B3F1DB" w:rsidR="00C82898" w:rsidRPr="00A141CB" w:rsidRDefault="00C82898" w:rsidP="00A74BC0">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disinfecting and sanitizing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work area</w:t>
            </w:r>
          </w:p>
          <w:p w14:paraId="12F469BF" w14:textId="77777777" w:rsidR="00C82898" w:rsidRPr="00A141CB" w:rsidRDefault="00C82898" w:rsidP="00A74BC0">
            <w:pPr>
              <w:numPr>
                <w:ilvl w:val="0"/>
                <w:numId w:val="7"/>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disposing of towels and swabs.</w:t>
            </w:r>
          </w:p>
          <w:p w14:paraId="36419668"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4589814E"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7325AA9" w14:textId="77777777" w:rsidR="00C82898" w:rsidRPr="00A141CB" w:rsidRDefault="00C82898" w:rsidP="00A74BC0">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is the difference between </w:t>
            </w:r>
            <w:r w:rsidRPr="00A141CB">
              <w:rPr>
                <w:rFonts w:ascii="Times New Roman" w:eastAsia="Times New Roman" w:hAnsi="Times New Roman" w:cs="Times New Roman"/>
                <w:i/>
                <w:iCs/>
                <w:sz w:val="24"/>
                <w:szCs w:val="24"/>
              </w:rPr>
              <w:t>sterilization</w:t>
            </w:r>
            <w:r w:rsidRPr="00A141CB">
              <w:rPr>
                <w:rFonts w:ascii="Times New Roman" w:eastAsia="Times New Roman" w:hAnsi="Times New Roman" w:cs="Times New Roman"/>
                <w:sz w:val="24"/>
                <w:szCs w:val="24"/>
              </w:rPr>
              <w:t> and </w:t>
            </w:r>
            <w:r w:rsidRPr="00A141CB">
              <w:rPr>
                <w:rFonts w:ascii="Times New Roman" w:eastAsia="Times New Roman" w:hAnsi="Times New Roman" w:cs="Times New Roman"/>
                <w:i/>
                <w:iCs/>
                <w:sz w:val="24"/>
                <w:szCs w:val="24"/>
              </w:rPr>
              <w:t>disinfectio</w:t>
            </w:r>
            <w:r>
              <w:rPr>
                <w:rFonts w:ascii="Times New Roman" w:eastAsia="Times New Roman" w:hAnsi="Times New Roman" w:cs="Times New Roman"/>
                <w:i/>
                <w:iCs/>
                <w:sz w:val="24"/>
                <w:szCs w:val="24"/>
              </w:rPr>
              <w:t>n</w:t>
            </w:r>
            <w:r w:rsidRPr="00A141CB">
              <w:rPr>
                <w:rFonts w:ascii="Times New Roman" w:eastAsia="Times New Roman" w:hAnsi="Times New Roman" w:cs="Times New Roman"/>
                <w:sz w:val="24"/>
                <w:szCs w:val="24"/>
              </w:rPr>
              <w:t>? Why are both important in the salon?</w:t>
            </w:r>
          </w:p>
          <w:p w14:paraId="71CCF09D" w14:textId="77777777" w:rsidR="00C82898" w:rsidRPr="00A141CB" w:rsidRDefault="00C82898" w:rsidP="00A74BC0">
            <w:pPr>
              <w:numPr>
                <w:ilvl w:val="0"/>
                <w:numId w:val="8"/>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particularly important to dispose of soiled towels correctly?</w:t>
            </w:r>
          </w:p>
          <w:p w14:paraId="0D33DB6B"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19753DDD"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5E37B477"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2. Laws and Regulations</w:t>
            </w:r>
          </w:p>
          <w:p w14:paraId="1A1315C5"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6936E68E"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a. Principles and practices of infection control</w:t>
            </w:r>
          </w:p>
          <w:p w14:paraId="7A37B411"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b. Safety Data Sheet (SDS)</w:t>
            </w:r>
          </w:p>
          <w:p w14:paraId="4603F240"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c. Chemical usage and safety</w:t>
            </w:r>
          </w:p>
          <w:p w14:paraId="207167AE" w14:textId="77777777" w:rsidR="00C82898" w:rsidRPr="000B2C5B" w:rsidRDefault="00C82898">
            <w:pPr>
              <w:pStyle w:val="ListParagraph"/>
              <w:numPr>
                <w:ilvl w:val="0"/>
                <w:numId w:val="157"/>
              </w:numPr>
              <w:spacing w:before="100" w:beforeAutospacing="1" w:after="100" w:afterAutospacing="1"/>
              <w:ind w:left="493"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41D2FE48"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44FE7BD5"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1E450235" w14:textId="71E17890" w:rsidR="00C82898" w:rsidRDefault="00E91102" w:rsidP="00E91102">
            <w:pPr>
              <w:tabs>
                <w:tab w:val="left" w:pos="155"/>
              </w:tabs>
              <w:ind w:left="313"/>
              <w:rPr>
                <w:rFonts w:ascii="Times New Roman" w:eastAsia="Times New Roman" w:hAnsi="Times New Roman" w:cs="Times New Roman"/>
                <w:sz w:val="24"/>
                <w:szCs w:val="24"/>
              </w:rPr>
            </w:pPr>
            <w:r w:rsidRPr="00D857CC">
              <w:rPr>
                <w:rFonts w:ascii="Times New Roman" w:hAnsi="Times New Roman" w:cs="Times New Roman"/>
                <w:color w:val="444444"/>
                <w:sz w:val="24"/>
                <w:szCs w:val="24"/>
              </w:rPr>
              <w:t>Occupational Scrapbook</w:t>
            </w:r>
          </w:p>
        </w:tc>
      </w:tr>
      <w:tr w:rsidR="00C82898" w:rsidRPr="009C4A1C" w14:paraId="400C9150" w14:textId="58726399" w:rsidTr="00C82898">
        <w:tc>
          <w:tcPr>
            <w:tcW w:w="158" w:type="pct"/>
          </w:tcPr>
          <w:p w14:paraId="2CCBB915" w14:textId="10257C0A"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13" w:type="pct"/>
            <w:tcMar>
              <w:top w:w="43" w:type="dxa"/>
              <w:left w:w="115" w:type="dxa"/>
              <w:bottom w:w="43" w:type="dxa"/>
              <w:right w:w="115" w:type="dxa"/>
            </w:tcMar>
          </w:tcPr>
          <w:p w14:paraId="09144CE6"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Demonstrate knowledge of bloodborne pathogens, including hepatitis C</w:t>
            </w:r>
            <w:r>
              <w:rPr>
                <w:rFonts w:ascii="Times New Roman" w:eastAsia="Times New Roman" w:hAnsi="Times New Roman" w:cs="Times New Roman"/>
                <w:sz w:val="24"/>
                <w:szCs w:val="24"/>
              </w:rPr>
              <w:t xml:space="preserve"> virus (HCV)</w:t>
            </w:r>
            <w:r w:rsidRPr="008E6467">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human immunodeficiency virus (HIV), as well as </w:t>
            </w:r>
            <w:r w:rsidRPr="008E6467">
              <w:rPr>
                <w:rFonts w:ascii="Times New Roman" w:eastAsia="Times New Roman" w:hAnsi="Times New Roman" w:cs="Times New Roman"/>
                <w:sz w:val="24"/>
                <w:szCs w:val="24"/>
              </w:rPr>
              <w:t xml:space="preserve">blood poisoning. </w:t>
            </w:r>
          </w:p>
          <w:p w14:paraId="1E8826A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AD6CF0C"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of knowledge should include procedures for dealing with</w:t>
            </w:r>
          </w:p>
          <w:p w14:paraId="4DD1E1BD" w14:textId="77777777" w:rsidR="00C82898" w:rsidRPr="00A141CB" w:rsidRDefault="00C82898" w:rsidP="00A74BC0">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open sores</w:t>
            </w:r>
          </w:p>
          <w:p w14:paraId="07CDFC89" w14:textId="77777777" w:rsidR="00C82898" w:rsidRPr="00A141CB" w:rsidRDefault="00C82898" w:rsidP="00A74BC0">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unclean hands, implements, and supplies</w:t>
            </w:r>
          </w:p>
          <w:p w14:paraId="045DC454" w14:textId="77777777" w:rsidR="00C82898" w:rsidRPr="00A141CB" w:rsidRDefault="00C82898" w:rsidP="00A74BC0">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use of an implement on both infected areas and non</w:t>
            </w:r>
            <w:r>
              <w:rPr>
                <w:rFonts w:ascii="Times New Roman" w:eastAsia="Times New Roman" w:hAnsi="Times New Roman" w:cs="Times New Roman"/>
                <w:sz w:val="24"/>
                <w:szCs w:val="24"/>
              </w:rPr>
              <w:t>-</w:t>
            </w:r>
            <w:r w:rsidRPr="00A141CB">
              <w:rPr>
                <w:rFonts w:ascii="Times New Roman" w:eastAsia="Times New Roman" w:hAnsi="Times New Roman" w:cs="Times New Roman"/>
                <w:sz w:val="24"/>
                <w:szCs w:val="24"/>
              </w:rPr>
              <w:t>infected areas</w:t>
            </w:r>
          </w:p>
          <w:p w14:paraId="1C41729B" w14:textId="77777777" w:rsidR="00C82898" w:rsidRPr="00A141CB" w:rsidRDefault="00C82898" w:rsidP="00A74BC0">
            <w:pPr>
              <w:numPr>
                <w:ilvl w:val="0"/>
                <w:numId w:val="9"/>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unsanitary salon conditions.</w:t>
            </w:r>
          </w:p>
          <w:p w14:paraId="6840C90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5D65E9B"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5BF81FEC" w14:textId="77777777" w:rsidR="00C82898" w:rsidRPr="00A141CB" w:rsidRDefault="00C82898" w:rsidP="00A74BC0">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diseases can be transmitted through blood contact?</w:t>
            </w:r>
          </w:p>
          <w:p w14:paraId="58ED82BD" w14:textId="77777777" w:rsidR="00C82898" w:rsidRDefault="00C82898" w:rsidP="00A74BC0">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are bloodborne pathogens a serious health threat?</w:t>
            </w:r>
          </w:p>
          <w:p w14:paraId="2ABD7CFB" w14:textId="77777777" w:rsidR="00C82898" w:rsidRPr="00A141CB" w:rsidRDefault="00C82898" w:rsidP="00A74BC0">
            <w:pPr>
              <w:numPr>
                <w:ilvl w:val="0"/>
                <w:numId w:val="10"/>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What are </w:t>
            </w:r>
            <w:r>
              <w:rPr>
                <w:rFonts w:ascii="Times New Roman" w:eastAsia="Times New Roman" w:hAnsi="Times New Roman" w:cs="Times New Roman"/>
                <w:i/>
                <w:iCs/>
                <w:sz w:val="24"/>
                <w:szCs w:val="24"/>
              </w:rPr>
              <w:t>u</w:t>
            </w:r>
            <w:r w:rsidRPr="00A141CB">
              <w:rPr>
                <w:rFonts w:ascii="Times New Roman" w:eastAsia="Times New Roman" w:hAnsi="Times New Roman" w:cs="Times New Roman"/>
                <w:i/>
                <w:iCs/>
                <w:sz w:val="24"/>
                <w:szCs w:val="24"/>
              </w:rPr>
              <w:t xml:space="preserve">niversal </w:t>
            </w:r>
            <w:r>
              <w:rPr>
                <w:rFonts w:ascii="Times New Roman" w:eastAsia="Times New Roman" w:hAnsi="Times New Roman" w:cs="Times New Roman"/>
                <w:i/>
                <w:iCs/>
                <w:sz w:val="24"/>
                <w:szCs w:val="24"/>
              </w:rPr>
              <w:t>p</w:t>
            </w:r>
            <w:r w:rsidRPr="00A141CB">
              <w:rPr>
                <w:rFonts w:ascii="Times New Roman" w:eastAsia="Times New Roman" w:hAnsi="Times New Roman" w:cs="Times New Roman"/>
                <w:i/>
                <w:iCs/>
                <w:sz w:val="24"/>
                <w:szCs w:val="24"/>
              </w:rPr>
              <w:t>recautions</w:t>
            </w:r>
            <w:r w:rsidRPr="00A141CB">
              <w:rPr>
                <w:rFonts w:ascii="Times New Roman" w:eastAsia="Times New Roman" w:hAnsi="Times New Roman" w:cs="Times New Roman"/>
                <w:sz w:val="24"/>
                <w:szCs w:val="24"/>
              </w:rPr>
              <w:t>?</w:t>
            </w:r>
          </w:p>
          <w:p w14:paraId="186E3B37"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57E25CA2" w14:textId="42706760" w:rsidR="00C82898" w:rsidRPr="009C4A1C" w:rsidRDefault="00C82898" w:rsidP="00A74BC0">
            <w:pPr>
              <w:rPr>
                <w:rFonts w:ascii="Times New Roman" w:eastAsia="Times New Roman" w:hAnsi="Times New Roman" w:cs="Times New Roman"/>
                <w:sz w:val="24"/>
                <w:szCs w:val="24"/>
              </w:rPr>
            </w:pPr>
            <w:r w:rsidRPr="008535F3">
              <w:rPr>
                <w:rFonts w:ascii="Times New Roman" w:eastAsia="Times New Roman" w:hAnsi="Times New Roman" w:cs="Times New Roman"/>
                <w:sz w:val="24"/>
                <w:szCs w:val="24"/>
              </w:rPr>
              <w:t>History and Social</w:t>
            </w:r>
            <w:r>
              <w:rPr>
                <w:rFonts w:ascii="Times New Roman" w:eastAsia="Times New Roman" w:hAnsi="Times New Roman" w:cs="Times New Roman"/>
                <w:sz w:val="24"/>
                <w:szCs w:val="24"/>
              </w:rPr>
              <w:t xml:space="preserve"> </w:t>
            </w:r>
            <w:r w:rsidRPr="008535F3">
              <w:rPr>
                <w:rFonts w:ascii="Times New Roman" w:eastAsia="Times New Roman" w:hAnsi="Times New Roman" w:cs="Times New Roman"/>
                <w:sz w:val="24"/>
                <w:szCs w:val="24"/>
              </w:rPr>
              <w:t>Sciences: WHII.3,</w:t>
            </w:r>
            <w:r>
              <w:rPr>
                <w:rFonts w:ascii="Times New Roman" w:eastAsia="Times New Roman" w:hAnsi="Times New Roman" w:cs="Times New Roman"/>
                <w:sz w:val="24"/>
                <w:szCs w:val="24"/>
              </w:rPr>
              <w:t xml:space="preserve"> </w:t>
            </w:r>
            <w:r w:rsidRPr="008535F3">
              <w:rPr>
                <w:rFonts w:ascii="Times New Roman" w:eastAsia="Times New Roman" w:hAnsi="Times New Roman" w:cs="Times New Roman"/>
                <w:sz w:val="24"/>
                <w:szCs w:val="24"/>
              </w:rPr>
              <w:t>WHII.7</w:t>
            </w:r>
          </w:p>
        </w:tc>
        <w:tc>
          <w:tcPr>
            <w:tcW w:w="649" w:type="pct"/>
          </w:tcPr>
          <w:p w14:paraId="6D3A9E92"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2. Laws and Regulations</w:t>
            </w:r>
          </w:p>
          <w:p w14:paraId="7CE238ED"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0DAEDFE6"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a. Principles and practices of infection control</w:t>
            </w:r>
          </w:p>
          <w:p w14:paraId="08D04184"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b. Safety Data Sheet (SDS)</w:t>
            </w:r>
          </w:p>
          <w:p w14:paraId="386E18F4"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c. Chemical usage and safety</w:t>
            </w:r>
          </w:p>
          <w:p w14:paraId="72C024BA" w14:textId="77777777" w:rsidR="00C82898" w:rsidRPr="000B2C5B" w:rsidRDefault="00C82898">
            <w:pPr>
              <w:pStyle w:val="ListParagraph"/>
              <w:numPr>
                <w:ilvl w:val="0"/>
                <w:numId w:val="157"/>
              </w:numPr>
              <w:spacing w:before="100" w:beforeAutospacing="1" w:after="100" w:afterAutospacing="1"/>
              <w:ind w:left="493" w:hanging="270"/>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p>
          <w:p w14:paraId="2208A0C6"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5DF20418"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3763D533" w14:textId="289401D5" w:rsidR="00C82898" w:rsidRDefault="00E91102" w:rsidP="00E91102">
            <w:pPr>
              <w:tabs>
                <w:tab w:val="left" w:pos="155"/>
              </w:tabs>
              <w:ind w:left="313"/>
              <w:rPr>
                <w:rFonts w:ascii="Times New Roman" w:eastAsia="Times New Roman" w:hAnsi="Times New Roman" w:cs="Times New Roman"/>
                <w:sz w:val="24"/>
                <w:szCs w:val="24"/>
              </w:rPr>
            </w:pPr>
            <w:r w:rsidRPr="00D857CC">
              <w:rPr>
                <w:rFonts w:ascii="Times New Roman" w:hAnsi="Times New Roman" w:cs="Times New Roman"/>
                <w:color w:val="444444"/>
                <w:sz w:val="24"/>
                <w:szCs w:val="24"/>
              </w:rPr>
              <w:t>Occupational Scrapbook</w:t>
            </w:r>
          </w:p>
        </w:tc>
      </w:tr>
      <w:tr w:rsidR="00C82898" w:rsidRPr="009C4A1C" w14:paraId="5EFBDFD1" w14:textId="0BF6DF98" w:rsidTr="00C82898">
        <w:tc>
          <w:tcPr>
            <w:tcW w:w="158" w:type="pct"/>
          </w:tcPr>
          <w:p w14:paraId="53422AF9" w14:textId="59085140"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13" w:type="pct"/>
            <w:tcMar>
              <w:top w:w="43" w:type="dxa"/>
              <w:left w:w="115" w:type="dxa"/>
              <w:bottom w:w="43" w:type="dxa"/>
              <w:right w:w="115" w:type="dxa"/>
            </w:tcMar>
          </w:tcPr>
          <w:p w14:paraId="2F21EA61"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safety practices when working with chemicals. </w:t>
            </w:r>
          </w:p>
          <w:p w14:paraId="2C776BD9"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432954D1" w14:textId="77777777" w:rsidR="00C82898" w:rsidRPr="00A141CB" w:rsidRDefault="00C82898" w:rsidP="00A74BC0">
            <w:p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Demonstration should include</w:t>
            </w:r>
          </w:p>
          <w:p w14:paraId="23A7BE01" w14:textId="77777777" w:rsidR="00C82898" w:rsidRPr="00A141CB" w:rsidRDefault="00C82898" w:rsidP="00A74BC0">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washing and sanitizing hands before and after every service</w:t>
            </w:r>
          </w:p>
          <w:p w14:paraId="7530EB4D" w14:textId="77777777" w:rsidR="00C82898" w:rsidRPr="00A141CB" w:rsidRDefault="00C82898" w:rsidP="00A74BC0">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reading and following manufacturer directions for products being used</w:t>
            </w:r>
          </w:p>
          <w:p w14:paraId="70BFD8FD" w14:textId="77777777" w:rsidR="00C82898" w:rsidRPr="00A141CB" w:rsidRDefault="00C82898" w:rsidP="00A74BC0">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wearing protective gloves when necessary</w:t>
            </w:r>
          </w:p>
          <w:p w14:paraId="0AF45108" w14:textId="64242B6E" w:rsidR="00C82898" w:rsidRPr="00A141CB" w:rsidRDefault="00C82898" w:rsidP="00A74BC0">
            <w:pPr>
              <w:numPr>
                <w:ilvl w:val="0"/>
                <w:numId w:val="11"/>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removing products completely from </w:t>
            </w:r>
            <w:r>
              <w:rPr>
                <w:rFonts w:ascii="Times New Roman" w:eastAsia="Times New Roman" w:hAnsi="Times New Roman" w:cs="Times New Roman"/>
                <w:sz w:val="24"/>
                <w:szCs w:val="24"/>
              </w:rPr>
              <w:t xml:space="preserve">the </w:t>
            </w:r>
            <w:r w:rsidRPr="00A141CB">
              <w:rPr>
                <w:rFonts w:ascii="Times New Roman" w:eastAsia="Times New Roman" w:hAnsi="Times New Roman" w:cs="Times New Roman"/>
                <w:sz w:val="24"/>
                <w:szCs w:val="24"/>
              </w:rPr>
              <w:t>skin of employee and client</w:t>
            </w:r>
          </w:p>
          <w:p w14:paraId="59D561C4" w14:textId="77777777" w:rsidR="00C82898" w:rsidRPr="00A141CB" w:rsidRDefault="00C82898" w:rsidP="00A74BC0">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securing chemicals when not in use</w:t>
            </w:r>
            <w:r w:rsidRPr="00A141CB">
              <w:rPr>
                <w:rFonts w:ascii="Times New Roman" w:eastAsia="Times New Roman" w:hAnsi="Times New Roman" w:cs="Times New Roman"/>
                <w:sz w:val="24"/>
                <w:szCs w:val="24"/>
              </w:rPr>
              <w:t>.</w:t>
            </w:r>
          </w:p>
          <w:p w14:paraId="7C71320E"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6A148F71"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1CFC9D4" w14:textId="77777777" w:rsidR="00C82898" w:rsidRPr="00A141CB"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Why is it necessary to examine the client's skin, hands, and feet for abrasions, disorders, and diseases?</w:t>
            </w:r>
          </w:p>
          <w:p w14:paraId="0B7E9373" w14:textId="77777777" w:rsidR="00C82898"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731CC1">
              <w:rPr>
                <w:rFonts w:ascii="Times New Roman" w:eastAsia="Times New Roman" w:hAnsi="Times New Roman" w:cs="Times New Roman"/>
                <w:sz w:val="24"/>
                <w:szCs w:val="24"/>
              </w:rPr>
              <w:t>What should be done if the client has skin damage?</w:t>
            </w:r>
          </w:p>
          <w:p w14:paraId="11EB568E" w14:textId="77777777" w:rsidR="00C82898" w:rsidRPr="00731CC1"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731CC1">
              <w:rPr>
                <w:rFonts w:ascii="Times New Roman" w:eastAsia="Times New Roman" w:hAnsi="Times New Roman" w:cs="Times New Roman"/>
                <w:sz w:val="24"/>
                <w:szCs w:val="24"/>
              </w:rPr>
              <w:t>Why is it necessary to read and follow manufacturer directions for chemicals?</w:t>
            </w:r>
          </w:p>
          <w:p w14:paraId="0C644CC5" w14:textId="77777777" w:rsidR="00C82898" w:rsidRPr="00A141CB"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When should gloves be worn?</w:t>
            </w:r>
          </w:p>
          <w:p w14:paraId="7EE1EA78" w14:textId="77777777" w:rsidR="00C82898"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What can happen if the treatment product is not </w:t>
            </w:r>
            <w:r>
              <w:rPr>
                <w:rFonts w:ascii="Times New Roman" w:eastAsia="Times New Roman" w:hAnsi="Times New Roman" w:cs="Times New Roman"/>
                <w:sz w:val="24"/>
                <w:szCs w:val="24"/>
              </w:rPr>
              <w:t xml:space="preserve">completely </w:t>
            </w:r>
            <w:r w:rsidRPr="00A141CB">
              <w:rPr>
                <w:rFonts w:ascii="Times New Roman" w:eastAsia="Times New Roman" w:hAnsi="Times New Roman" w:cs="Times New Roman"/>
                <w:sz w:val="24"/>
                <w:szCs w:val="24"/>
              </w:rPr>
              <w:t>removed from</w:t>
            </w:r>
            <w:r>
              <w:rPr>
                <w:rFonts w:ascii="Times New Roman" w:eastAsia="Times New Roman" w:hAnsi="Times New Roman" w:cs="Times New Roman"/>
                <w:sz w:val="24"/>
                <w:szCs w:val="24"/>
              </w:rPr>
              <w:t xml:space="preserve"> one’s</w:t>
            </w:r>
            <w:r w:rsidRPr="00A141CB">
              <w:rPr>
                <w:rFonts w:ascii="Times New Roman" w:eastAsia="Times New Roman" w:hAnsi="Times New Roman" w:cs="Times New Roman"/>
                <w:sz w:val="24"/>
                <w:szCs w:val="24"/>
              </w:rPr>
              <w:t xml:space="preserve"> skin?</w:t>
            </w:r>
          </w:p>
          <w:p w14:paraId="3BECF3AE" w14:textId="77777777" w:rsidR="00C82898" w:rsidRPr="00A141CB" w:rsidRDefault="00C82898" w:rsidP="00A74BC0">
            <w:pPr>
              <w:numPr>
                <w:ilvl w:val="0"/>
                <w:numId w:val="12"/>
              </w:numPr>
              <w:spacing w:before="100" w:beforeAutospacing="1" w:after="100" w:afterAutospacing="1"/>
              <w:rPr>
                <w:rFonts w:ascii="Times New Roman" w:eastAsia="Times New Roman" w:hAnsi="Times New Roman" w:cs="Times New Roman"/>
                <w:sz w:val="24"/>
                <w:szCs w:val="24"/>
              </w:rPr>
            </w:pPr>
            <w:r w:rsidRPr="00A141CB">
              <w:rPr>
                <w:rFonts w:ascii="Times New Roman" w:eastAsia="Times New Roman" w:hAnsi="Times New Roman" w:cs="Times New Roman"/>
                <w:sz w:val="24"/>
                <w:szCs w:val="24"/>
              </w:rPr>
              <w:t xml:space="preserve">When is it necessary to apply moisturizer </w:t>
            </w:r>
            <w:r>
              <w:rPr>
                <w:rFonts w:ascii="Times New Roman" w:eastAsia="Times New Roman" w:hAnsi="Times New Roman" w:cs="Times New Roman"/>
                <w:sz w:val="24"/>
                <w:szCs w:val="24"/>
              </w:rPr>
              <w:t>upon</w:t>
            </w:r>
            <w:r w:rsidRPr="00A141CB">
              <w:rPr>
                <w:rFonts w:ascii="Times New Roman" w:eastAsia="Times New Roman" w:hAnsi="Times New Roman" w:cs="Times New Roman"/>
                <w:sz w:val="24"/>
                <w:szCs w:val="24"/>
              </w:rPr>
              <w:t xml:space="preserve"> completion of a service?</w:t>
            </w:r>
          </w:p>
          <w:p w14:paraId="1D9A3534"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0C4D3E3E" w14:textId="77777777" w:rsidR="00C82898" w:rsidRDefault="00C82898" w:rsidP="00A74BC0">
            <w:pPr>
              <w:spacing w:before="100" w:beforeAutospacing="1" w:after="100" w:afterAutospacing="1"/>
              <w:ind w:left="103"/>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p w14:paraId="3FF7D7F1" w14:textId="0A5996CF" w:rsidR="00C82898" w:rsidRPr="009C4A1C" w:rsidRDefault="00C82898" w:rsidP="00A74BC0">
            <w:pPr>
              <w:rPr>
                <w:rFonts w:ascii="Times New Roman" w:eastAsia="Times New Roman" w:hAnsi="Times New Roman" w:cs="Times New Roman"/>
                <w:sz w:val="24"/>
                <w:szCs w:val="24"/>
              </w:rPr>
            </w:pPr>
            <w:r w:rsidRPr="008535F3">
              <w:rPr>
                <w:rFonts w:ascii="Times New Roman" w:eastAsia="Times New Roman" w:hAnsi="Times New Roman" w:cs="Times New Roman"/>
                <w:sz w:val="24"/>
                <w:szCs w:val="24"/>
              </w:rPr>
              <w:t>History and Social</w:t>
            </w:r>
            <w:r>
              <w:rPr>
                <w:rFonts w:ascii="Times New Roman" w:eastAsia="Times New Roman" w:hAnsi="Times New Roman" w:cs="Times New Roman"/>
                <w:sz w:val="24"/>
                <w:szCs w:val="24"/>
              </w:rPr>
              <w:t xml:space="preserve"> </w:t>
            </w:r>
            <w:r w:rsidRPr="008535F3">
              <w:rPr>
                <w:rFonts w:ascii="Times New Roman" w:eastAsia="Times New Roman" w:hAnsi="Times New Roman" w:cs="Times New Roman"/>
                <w:sz w:val="24"/>
                <w:szCs w:val="24"/>
              </w:rPr>
              <w:t>Sciences: WHII.7,</w:t>
            </w:r>
            <w:r>
              <w:rPr>
                <w:rFonts w:ascii="Times New Roman" w:eastAsia="Times New Roman" w:hAnsi="Times New Roman" w:cs="Times New Roman"/>
                <w:sz w:val="24"/>
                <w:szCs w:val="24"/>
              </w:rPr>
              <w:t xml:space="preserve"> </w:t>
            </w:r>
            <w:r w:rsidRPr="008535F3">
              <w:rPr>
                <w:rFonts w:ascii="Times New Roman" w:eastAsia="Times New Roman" w:hAnsi="Times New Roman" w:cs="Times New Roman"/>
                <w:sz w:val="24"/>
                <w:szCs w:val="24"/>
              </w:rPr>
              <w:t>VUS.10</w:t>
            </w:r>
          </w:p>
        </w:tc>
        <w:tc>
          <w:tcPr>
            <w:tcW w:w="649" w:type="pct"/>
          </w:tcPr>
          <w:p w14:paraId="29FB4536"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2. Laws and Regulations</w:t>
            </w:r>
          </w:p>
          <w:p w14:paraId="279B036F" w14:textId="77777777" w:rsidR="00C82898" w:rsidRDefault="00C82898" w:rsidP="00A74BC0">
            <w:pPr>
              <w:ind w:left="313"/>
              <w:rPr>
                <w:rFonts w:ascii="Times New Roman" w:eastAsia="Times New Roman" w:hAnsi="Times New Roman" w:cs="Times New Roman"/>
                <w:sz w:val="24"/>
                <w:szCs w:val="24"/>
              </w:rPr>
            </w:pPr>
            <w:r>
              <w:rPr>
                <w:rFonts w:ascii="Times New Roman" w:eastAsia="Times New Roman" w:hAnsi="Times New Roman" w:cs="Times New Roman"/>
                <w:sz w:val="24"/>
                <w:szCs w:val="24"/>
              </w:rPr>
              <w:t>3, General Sciences</w:t>
            </w:r>
          </w:p>
          <w:p w14:paraId="00DF7280"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a. Principles and practices of infection control</w:t>
            </w:r>
          </w:p>
          <w:p w14:paraId="17383C52"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b. Safety Data Sheet (SDS)</w:t>
            </w:r>
          </w:p>
          <w:p w14:paraId="636EC285" w14:textId="77777777" w:rsidR="00C82898" w:rsidRPr="009D6373" w:rsidRDefault="00C82898" w:rsidP="00A74BC0">
            <w:pPr>
              <w:pStyle w:val="sectbi2"/>
              <w:spacing w:before="0" w:beforeAutospacing="0" w:after="0" w:afterAutospacing="0"/>
              <w:ind w:left="853" w:hanging="270"/>
              <w:textAlignment w:val="baseline"/>
              <w:rPr>
                <w:color w:val="444444"/>
              </w:rPr>
            </w:pPr>
            <w:r w:rsidRPr="009D6373">
              <w:rPr>
                <w:color w:val="444444"/>
              </w:rPr>
              <w:t>c. Chemical usage and safety</w:t>
            </w:r>
          </w:p>
          <w:p w14:paraId="22242067" w14:textId="2B295E84" w:rsidR="00C82898" w:rsidRPr="009C4A1C" w:rsidRDefault="00C82898" w:rsidP="00A74BC0">
            <w:pPr>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 </w:t>
            </w:r>
            <w:r>
              <w:rPr>
                <w:rFonts w:ascii="Times New Roman" w:eastAsia="Times New Roman" w:hAnsi="Times New Roman" w:cs="Times New Roman"/>
                <w:sz w:val="24"/>
                <w:szCs w:val="24"/>
              </w:rPr>
              <w:t>I</w:t>
            </w:r>
            <w:r w:rsidRPr="000B2C5B">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and I.C</w:t>
            </w:r>
          </w:p>
        </w:tc>
        <w:tc>
          <w:tcPr>
            <w:tcW w:w="600" w:type="pct"/>
          </w:tcPr>
          <w:p w14:paraId="0AB01A3E"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18EC8A6F" w14:textId="20EB7000" w:rsidR="00C82898" w:rsidRDefault="00E91102" w:rsidP="00E91102">
            <w:pPr>
              <w:tabs>
                <w:tab w:val="left" w:pos="155"/>
              </w:tabs>
              <w:ind w:left="313"/>
              <w:rPr>
                <w:rFonts w:ascii="Times New Roman" w:eastAsia="Times New Roman" w:hAnsi="Times New Roman" w:cs="Times New Roman"/>
                <w:sz w:val="24"/>
                <w:szCs w:val="24"/>
              </w:rPr>
            </w:pPr>
            <w:r w:rsidRPr="00D857CC">
              <w:rPr>
                <w:rFonts w:ascii="Times New Roman" w:hAnsi="Times New Roman" w:cs="Times New Roman"/>
                <w:color w:val="444444"/>
                <w:sz w:val="24"/>
                <w:szCs w:val="24"/>
              </w:rPr>
              <w:t>Occupational Scrapbook</w:t>
            </w:r>
          </w:p>
        </w:tc>
      </w:tr>
      <w:tr w:rsidR="00C82898" w:rsidRPr="009C4A1C" w14:paraId="7A0C1355" w14:textId="4587915A" w:rsidTr="00C82898">
        <w:tc>
          <w:tcPr>
            <w:tcW w:w="158" w:type="pct"/>
            <w:shd w:val="clear" w:color="auto" w:fill="D0CECE" w:themeFill="background2" w:themeFillShade="E6"/>
          </w:tcPr>
          <w:p w14:paraId="277D149B"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048C3CCE" w14:textId="33FB0090" w:rsidR="00C82898" w:rsidRPr="009C4A1C"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 xml:space="preserve">Maintaining, Sanitizing, </w:t>
            </w:r>
            <w:r>
              <w:rPr>
                <w:rFonts w:ascii="Times New Roman" w:eastAsia="Times New Roman" w:hAnsi="Times New Roman" w:cs="Times New Roman"/>
                <w:b/>
                <w:bCs/>
                <w:sz w:val="24"/>
                <w:szCs w:val="24"/>
              </w:rPr>
              <w:t>Cleaning,</w:t>
            </w:r>
            <w:r w:rsidRPr="008E646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and </w:t>
            </w:r>
            <w:r w:rsidRPr="008E6467">
              <w:rPr>
                <w:rFonts w:ascii="Times New Roman" w:eastAsia="Times New Roman" w:hAnsi="Times New Roman" w:cs="Times New Roman"/>
                <w:b/>
                <w:bCs/>
                <w:sz w:val="24"/>
                <w:szCs w:val="24"/>
              </w:rPr>
              <w:t>Disinfecting Implements, Equipment, and Facilities</w:t>
            </w:r>
          </w:p>
        </w:tc>
        <w:tc>
          <w:tcPr>
            <w:tcW w:w="1100" w:type="pct"/>
            <w:shd w:val="clear" w:color="auto" w:fill="D0CECE" w:themeFill="background2" w:themeFillShade="E6"/>
          </w:tcPr>
          <w:p w14:paraId="13054AAF" w14:textId="77777777" w:rsidR="00C82898" w:rsidRPr="00A74BC0" w:rsidRDefault="00C82898" w:rsidP="00A74BC0"/>
        </w:tc>
        <w:tc>
          <w:tcPr>
            <w:tcW w:w="1106" w:type="pct"/>
            <w:shd w:val="clear" w:color="auto" w:fill="D0CECE" w:themeFill="background2" w:themeFillShade="E6"/>
            <w:vAlign w:val="center"/>
          </w:tcPr>
          <w:p w14:paraId="4D0ED69E"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4D4C4A55"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D0CECE" w:themeFill="background2" w:themeFillShade="E6"/>
          </w:tcPr>
          <w:p w14:paraId="3F5151D4" w14:textId="77777777" w:rsidR="00C82898" w:rsidRDefault="00C82898" w:rsidP="00A74BC0">
            <w:pPr>
              <w:spacing w:before="100" w:beforeAutospacing="1" w:after="100" w:afterAutospacing="1"/>
              <w:ind w:left="103"/>
              <w:jc w:val="center"/>
              <w:rPr>
                <w:rFonts w:ascii="Times New Roman" w:eastAsia="Times New Roman" w:hAnsi="Times New Roman" w:cs="Times New Roman"/>
                <w:sz w:val="24"/>
                <w:szCs w:val="24"/>
              </w:rPr>
            </w:pPr>
          </w:p>
          <w:p w14:paraId="02CC7E0B"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D0CECE" w:themeFill="background2" w:themeFillShade="E6"/>
          </w:tcPr>
          <w:p w14:paraId="7CDFF90A" w14:textId="77777777" w:rsidR="00C82898" w:rsidRDefault="00C82898" w:rsidP="00E91102">
            <w:pPr>
              <w:tabs>
                <w:tab w:val="left" w:pos="155"/>
              </w:tabs>
              <w:spacing w:before="100" w:beforeAutospacing="1" w:after="100" w:afterAutospacing="1"/>
              <w:ind w:left="103"/>
              <w:jc w:val="center"/>
              <w:rPr>
                <w:rFonts w:ascii="Times New Roman" w:eastAsia="Times New Roman" w:hAnsi="Times New Roman" w:cs="Times New Roman"/>
                <w:sz w:val="24"/>
                <w:szCs w:val="24"/>
              </w:rPr>
            </w:pPr>
          </w:p>
        </w:tc>
      </w:tr>
      <w:tr w:rsidR="00C82898" w:rsidRPr="009C4A1C" w14:paraId="76CED330" w14:textId="3762028C" w:rsidTr="00C82898">
        <w:tc>
          <w:tcPr>
            <w:tcW w:w="158" w:type="pct"/>
            <w:shd w:val="clear" w:color="auto" w:fill="FFFFFF" w:themeFill="background1"/>
          </w:tcPr>
          <w:p w14:paraId="604B8A3A" w14:textId="39ABE57E"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13" w:type="pct"/>
            <w:shd w:val="clear" w:color="auto" w:fill="FFFFFF" w:themeFill="background1"/>
            <w:tcMar>
              <w:top w:w="43" w:type="dxa"/>
              <w:left w:w="115" w:type="dxa"/>
              <w:bottom w:w="43" w:type="dxa"/>
              <w:right w:w="115" w:type="dxa"/>
            </w:tcMar>
          </w:tcPr>
          <w:p w14:paraId="4D02CFAD" w14:textId="128FDB62"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Clean combs, </w:t>
            </w:r>
            <w:r w:rsidRPr="008E6467">
              <w:rPr>
                <w:rFonts w:ascii="Times New Roman" w:eastAsia="Times New Roman" w:hAnsi="Times New Roman" w:cs="Times New Roman"/>
                <w:sz w:val="24"/>
                <w:szCs w:val="24"/>
              </w:rPr>
              <w:t>brushes, shears, and other implements.</w:t>
            </w:r>
          </w:p>
        </w:tc>
        <w:tc>
          <w:tcPr>
            <w:tcW w:w="1100" w:type="pct"/>
          </w:tcPr>
          <w:p w14:paraId="33DFF274" w14:textId="77777777" w:rsidR="00C82898" w:rsidRPr="00101972" w:rsidRDefault="00C82898" w:rsidP="00A74BC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Clean</w:t>
            </w:r>
            <w:r w:rsidRPr="00101972">
              <w:rPr>
                <w:rFonts w:ascii="Times New Roman" w:eastAsia="Times New Roman" w:hAnsi="Times New Roman" w:cs="Times New Roman"/>
                <w:sz w:val="24"/>
                <w:szCs w:val="24"/>
              </w:rPr>
              <w:t>ing should include</w:t>
            </w:r>
          </w:p>
          <w:p w14:paraId="31651A4B" w14:textId="77777777" w:rsidR="00C82898" w:rsidRDefault="00C82898" w:rsidP="00A74BC0">
            <w:pPr>
              <w:numPr>
                <w:ilvl w:val="0"/>
                <w:numId w:val="13"/>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from combs, brushes, and other implements</w:t>
            </w:r>
          </w:p>
          <w:p w14:paraId="0EAE7409" w14:textId="77777777" w:rsidR="00C82898" w:rsidRPr="00512DBD" w:rsidRDefault="00C82898" w:rsidP="00A74BC0">
            <w:pPr>
              <w:numPr>
                <w:ilvl w:val="0"/>
                <w:numId w:val="13"/>
              </w:numPr>
              <w:spacing w:before="100" w:beforeAutospacing="1" w:after="100" w:afterAutospacing="1"/>
              <w:rPr>
                <w:rFonts w:ascii="Times New Roman" w:eastAsia="Times New Roman" w:hAnsi="Times New Roman" w:cs="Times New Roman"/>
                <w:sz w:val="24"/>
                <w:szCs w:val="24"/>
              </w:rPr>
            </w:pPr>
            <w:r w:rsidRPr="00512DBD">
              <w:rPr>
                <w:rFonts w:ascii="Times New Roman" w:eastAsia="Times New Roman" w:hAnsi="Times New Roman" w:cs="Times New Roman"/>
                <w:sz w:val="24"/>
                <w:szCs w:val="24"/>
              </w:rPr>
              <w:t>cleaning appropriate implements with soap and water.</w:t>
            </w:r>
          </w:p>
          <w:p w14:paraId="7FE5FC4E"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55A62701"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23331DF" w14:textId="77777777" w:rsidR="00C82898" w:rsidRPr="00101972" w:rsidRDefault="00C82898" w:rsidP="00A74BC0">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 implements clean</w:t>
            </w:r>
            <w:r w:rsidRPr="00101972">
              <w:rPr>
                <w:rFonts w:ascii="Times New Roman" w:eastAsia="Times New Roman" w:hAnsi="Times New Roman" w:cs="Times New Roman"/>
                <w:sz w:val="24"/>
                <w:szCs w:val="24"/>
              </w:rPr>
              <w:t>?</w:t>
            </w:r>
          </w:p>
          <w:p w14:paraId="1772ADDD" w14:textId="77777777" w:rsidR="00C82898" w:rsidRDefault="00C82898" w:rsidP="00A74BC0">
            <w:pPr>
              <w:numPr>
                <w:ilvl w:val="0"/>
                <w:numId w:val="14"/>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cleaned implements?</w:t>
            </w:r>
          </w:p>
          <w:p w14:paraId="350D4215" w14:textId="6B402906" w:rsidR="00C82898" w:rsidRPr="00A74BC0" w:rsidRDefault="00C82898" w:rsidP="00A74BC0">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should one </w:t>
            </w:r>
            <w:r w:rsidRPr="00101972">
              <w:rPr>
                <w:rFonts w:ascii="Times New Roman" w:eastAsia="Times New Roman" w:hAnsi="Times New Roman" w:cs="Times New Roman"/>
                <w:sz w:val="24"/>
                <w:szCs w:val="24"/>
              </w:rPr>
              <w:t>store cleaned implements</w:t>
            </w:r>
            <w:r>
              <w:rPr>
                <w:rFonts w:ascii="Times New Roman" w:eastAsia="Times New Roman" w:hAnsi="Times New Roman" w:cs="Times New Roman"/>
                <w:sz w:val="24"/>
                <w:szCs w:val="24"/>
              </w:rPr>
              <w:t>?</w:t>
            </w:r>
          </w:p>
        </w:tc>
        <w:tc>
          <w:tcPr>
            <w:tcW w:w="673" w:type="pct"/>
          </w:tcPr>
          <w:p w14:paraId="58AD024F"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C5195A9" w14:textId="77777777" w:rsidR="00C82898" w:rsidRDefault="00C82898" w:rsidP="00A74BC0">
            <w:pPr>
              <w:pStyle w:val="sectbi"/>
              <w:spacing w:before="0" w:beforeAutospacing="0" w:after="0" w:afterAutospacing="0"/>
              <w:ind w:left="240"/>
              <w:textAlignment w:val="baseline"/>
              <w:rPr>
                <w:color w:val="444444"/>
              </w:rPr>
            </w:pPr>
            <w:r w:rsidRPr="009D6373">
              <w:rPr>
                <w:color w:val="444444"/>
              </w:rPr>
              <w:t xml:space="preserve">2. Laws and regulations </w:t>
            </w:r>
          </w:p>
          <w:p w14:paraId="10E75FFF" w14:textId="77777777" w:rsidR="00C82898" w:rsidRPr="009D6373" w:rsidRDefault="00C82898" w:rsidP="00A74BC0">
            <w:pPr>
              <w:pStyle w:val="sectbi"/>
              <w:spacing w:before="0" w:beforeAutospacing="0" w:after="0" w:afterAutospacing="0"/>
              <w:ind w:left="240"/>
              <w:textAlignment w:val="baseline"/>
              <w:rPr>
                <w:color w:val="444444"/>
              </w:rPr>
            </w:pPr>
            <w:r w:rsidRPr="009D6373">
              <w:rPr>
                <w:color w:val="444444"/>
              </w:rPr>
              <w:t>3. General sciences</w:t>
            </w:r>
          </w:p>
          <w:p w14:paraId="175A66D2" w14:textId="77777777" w:rsidR="00C82898" w:rsidRDefault="00C82898" w:rsidP="00A74BC0">
            <w:pPr>
              <w:pStyle w:val="sectbi2"/>
              <w:spacing w:before="0" w:beforeAutospacing="0" w:after="0" w:afterAutospacing="0"/>
              <w:ind w:left="853" w:hanging="360"/>
              <w:textAlignment w:val="baseline"/>
              <w:rPr>
                <w:color w:val="444444"/>
              </w:rPr>
            </w:pPr>
            <w:r w:rsidRPr="009D6373">
              <w:rPr>
                <w:color w:val="444444"/>
              </w:rPr>
              <w:t>a. Principles and</w:t>
            </w:r>
          </w:p>
          <w:p w14:paraId="02274E13" w14:textId="77777777" w:rsidR="00C82898" w:rsidRPr="009D6373" w:rsidRDefault="00C82898" w:rsidP="00A74BC0">
            <w:pPr>
              <w:pStyle w:val="sectbi2"/>
              <w:spacing w:before="0" w:beforeAutospacing="0" w:after="0" w:afterAutospacing="0"/>
              <w:ind w:left="763" w:hanging="360"/>
              <w:textAlignment w:val="baseline"/>
              <w:rPr>
                <w:color w:val="444444"/>
              </w:rPr>
            </w:pPr>
            <w:r>
              <w:rPr>
                <w:color w:val="444444"/>
              </w:rPr>
              <w:t xml:space="preserve">      </w:t>
            </w:r>
            <w:r w:rsidRPr="009D6373">
              <w:rPr>
                <w:color w:val="444444"/>
              </w:rPr>
              <w:t>practices of infection control</w:t>
            </w:r>
          </w:p>
          <w:p w14:paraId="3364DCFD" w14:textId="77777777" w:rsidR="00C82898" w:rsidRDefault="00C82898" w:rsidP="00A74BC0">
            <w:pPr>
              <w:rPr>
                <w:rFonts w:ascii="Times New Roman" w:eastAsia="Times New Roman" w:hAnsi="Times New Roman" w:cs="Times New Roman"/>
                <w:sz w:val="24"/>
                <w:szCs w:val="24"/>
              </w:rPr>
            </w:pPr>
          </w:p>
          <w:p w14:paraId="003E7302" w14:textId="649496AA"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7B73552B"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46088FE6" w14:textId="12974F4E" w:rsidR="00C82898" w:rsidRPr="009D6373" w:rsidRDefault="00E91102" w:rsidP="00E91102">
            <w:pPr>
              <w:pStyle w:val="sectbi"/>
              <w:tabs>
                <w:tab w:val="left" w:pos="155"/>
              </w:tabs>
              <w:spacing w:before="0" w:beforeAutospacing="0" w:after="0" w:afterAutospacing="0"/>
              <w:ind w:left="240"/>
              <w:textAlignment w:val="baseline"/>
              <w:rPr>
                <w:color w:val="444444"/>
              </w:rPr>
            </w:pPr>
            <w:r w:rsidRPr="00D857CC">
              <w:rPr>
                <w:color w:val="444444"/>
              </w:rPr>
              <w:t>Occupational Scrapbook</w:t>
            </w:r>
          </w:p>
        </w:tc>
      </w:tr>
      <w:tr w:rsidR="00C82898" w:rsidRPr="009C4A1C" w14:paraId="4075ABEE" w14:textId="518538A1" w:rsidTr="00C82898">
        <w:tc>
          <w:tcPr>
            <w:tcW w:w="158" w:type="pct"/>
            <w:shd w:val="clear" w:color="auto" w:fill="FFFFFF" w:themeFill="background1"/>
          </w:tcPr>
          <w:p w14:paraId="2C5663B8" w14:textId="260CB423"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13" w:type="pct"/>
            <w:shd w:val="clear" w:color="auto" w:fill="FFFFFF" w:themeFill="background1"/>
            <w:tcMar>
              <w:top w:w="43" w:type="dxa"/>
              <w:left w:w="115" w:type="dxa"/>
              <w:bottom w:w="43" w:type="dxa"/>
              <w:right w:w="115" w:type="dxa"/>
            </w:tcMar>
          </w:tcPr>
          <w:p w14:paraId="50677A61"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combs, brushes, shears, and other implements. </w:t>
            </w:r>
          </w:p>
          <w:p w14:paraId="093C421E"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2CCEC902" w14:textId="77777777" w:rsidR="00C82898" w:rsidRPr="00101972" w:rsidRDefault="00C82898" w:rsidP="00A74BC0">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r>
              <w:rPr>
                <w:rFonts w:ascii="Times New Roman" w:eastAsia="Times New Roman" w:hAnsi="Times New Roman" w:cs="Times New Roman"/>
                <w:sz w:val="24"/>
                <w:szCs w:val="24"/>
              </w:rPr>
              <w:t xml:space="preserve"> </w:t>
            </w: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appropriate </w:t>
            </w:r>
            <w:r w:rsidRPr="00101972">
              <w:rPr>
                <w:rFonts w:ascii="Times New Roman" w:eastAsia="Times New Roman" w:hAnsi="Times New Roman" w:cs="Times New Roman"/>
                <w:sz w:val="24"/>
                <w:szCs w:val="24"/>
              </w:rPr>
              <w:t>disinfectant.</w:t>
            </w:r>
          </w:p>
          <w:p w14:paraId="67C13C2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4022F8A"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2E6847F" w14:textId="77777777" w:rsidR="00C82898" w:rsidRDefault="00C82898" w:rsidP="00A74BC0">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What consequences may arise from the use of improperly disinfected implements?</w:t>
            </w:r>
          </w:p>
          <w:p w14:paraId="5075BAED" w14:textId="77777777" w:rsidR="00C82898" w:rsidRDefault="00C82898" w:rsidP="00A74BC0">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C5405D">
              <w:rPr>
                <w:rFonts w:ascii="Times New Roman" w:eastAsia="Times New Roman" w:hAnsi="Times New Roman" w:cs="Times New Roman"/>
                <w:sz w:val="24"/>
                <w:szCs w:val="24"/>
              </w:rPr>
              <w:t>How should one store disinfected implements?</w:t>
            </w:r>
          </w:p>
          <w:p w14:paraId="7B2EB541"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49EC8B2E"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4F90F82E" w14:textId="77777777" w:rsidR="00C82898" w:rsidRDefault="00C82898" w:rsidP="00A74BC0">
            <w:pPr>
              <w:pStyle w:val="sectbi"/>
              <w:spacing w:before="0" w:beforeAutospacing="0" w:after="0" w:afterAutospacing="0"/>
              <w:ind w:left="240"/>
              <w:textAlignment w:val="baseline"/>
              <w:rPr>
                <w:color w:val="444444"/>
              </w:rPr>
            </w:pPr>
            <w:r w:rsidRPr="009D6373">
              <w:rPr>
                <w:color w:val="444444"/>
              </w:rPr>
              <w:t>2. Laws and regulations</w:t>
            </w:r>
          </w:p>
          <w:p w14:paraId="078DCDA3" w14:textId="77777777" w:rsidR="00C82898" w:rsidRPr="009D6373" w:rsidRDefault="00C82898" w:rsidP="00A74BC0">
            <w:pPr>
              <w:pStyle w:val="sectbi"/>
              <w:spacing w:before="0" w:beforeAutospacing="0" w:after="0" w:afterAutospacing="0"/>
              <w:ind w:left="240"/>
              <w:textAlignment w:val="baseline"/>
              <w:rPr>
                <w:color w:val="444444"/>
              </w:rPr>
            </w:pPr>
            <w:r w:rsidRPr="009D6373">
              <w:rPr>
                <w:color w:val="444444"/>
              </w:rPr>
              <w:t>3. General sciences</w:t>
            </w:r>
          </w:p>
          <w:p w14:paraId="6616A048" w14:textId="77777777" w:rsidR="00C82898" w:rsidRDefault="00C82898" w:rsidP="00A74BC0">
            <w:pPr>
              <w:pStyle w:val="sectbi2"/>
              <w:spacing w:before="0" w:beforeAutospacing="0" w:after="0" w:afterAutospacing="0"/>
              <w:ind w:left="763" w:hanging="270"/>
              <w:textAlignment w:val="baseline"/>
              <w:rPr>
                <w:color w:val="444444"/>
              </w:rPr>
            </w:pPr>
            <w:r w:rsidRPr="009D6373">
              <w:rPr>
                <w:color w:val="444444"/>
              </w:rPr>
              <w:t>a. Principles and practices of infection control</w:t>
            </w:r>
          </w:p>
          <w:p w14:paraId="0D0FE198" w14:textId="77777777" w:rsidR="00C82898" w:rsidRPr="009D6373" w:rsidRDefault="00C82898" w:rsidP="00A74BC0">
            <w:pPr>
              <w:pStyle w:val="sectbi2"/>
              <w:spacing w:before="0" w:beforeAutospacing="0" w:after="0" w:afterAutospacing="0"/>
              <w:ind w:left="763" w:hanging="270"/>
              <w:textAlignment w:val="baseline"/>
              <w:rPr>
                <w:color w:val="444444"/>
              </w:rPr>
            </w:pPr>
            <w:r w:rsidRPr="009D6373">
              <w:rPr>
                <w:color w:val="444444"/>
              </w:rPr>
              <w:t>b. Safety Data Sheet (SDS)</w:t>
            </w:r>
          </w:p>
          <w:p w14:paraId="354E4C3A" w14:textId="77777777" w:rsidR="00C82898" w:rsidRDefault="00C82898" w:rsidP="00A74BC0">
            <w:pPr>
              <w:pStyle w:val="sectbi2"/>
              <w:spacing w:before="0" w:beforeAutospacing="0" w:after="0" w:afterAutospacing="0"/>
              <w:ind w:left="763" w:hanging="270"/>
              <w:textAlignment w:val="baseline"/>
              <w:rPr>
                <w:color w:val="444444"/>
              </w:rPr>
            </w:pPr>
            <w:r w:rsidRPr="009D6373">
              <w:rPr>
                <w:color w:val="444444"/>
              </w:rPr>
              <w:t>c. Chemical usage and safety.</w:t>
            </w:r>
          </w:p>
          <w:p w14:paraId="17CF15E7" w14:textId="77777777" w:rsidR="00C82898" w:rsidRPr="009D6373" w:rsidRDefault="00C82898" w:rsidP="00A74BC0">
            <w:pPr>
              <w:pStyle w:val="sectbi2"/>
              <w:spacing w:before="0" w:beforeAutospacing="0" w:after="0" w:afterAutospacing="0"/>
              <w:ind w:left="600"/>
              <w:textAlignment w:val="baseline"/>
              <w:rPr>
                <w:color w:val="444444"/>
              </w:rPr>
            </w:pPr>
          </w:p>
          <w:p w14:paraId="12A43443" w14:textId="7E8807AB"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3E73FE50" w14:textId="77777777" w:rsidR="004D0CC2" w:rsidRPr="00D857CC" w:rsidRDefault="004D0CC2" w:rsidP="004D0CC2">
            <w:pPr>
              <w:pStyle w:val="sectbi"/>
              <w:spacing w:after="0"/>
              <w:ind w:left="240"/>
              <w:textAlignment w:val="baseline"/>
              <w:rPr>
                <w:color w:val="444444"/>
              </w:rPr>
            </w:pPr>
            <w:r w:rsidRPr="00D857CC">
              <w:rPr>
                <w:color w:val="444444"/>
              </w:rPr>
              <w:t>Occupational Health and Safety Scrapbook</w:t>
            </w:r>
          </w:p>
          <w:p w14:paraId="7EDA5CAA" w14:textId="02F01FC1" w:rsidR="00C82898" w:rsidRPr="009D6373" w:rsidRDefault="004D0CC2" w:rsidP="004D0CC2">
            <w:pPr>
              <w:pStyle w:val="sectbi"/>
              <w:tabs>
                <w:tab w:val="left" w:pos="155"/>
              </w:tabs>
              <w:spacing w:before="0" w:beforeAutospacing="0" w:after="0" w:afterAutospacing="0"/>
              <w:ind w:left="240"/>
              <w:textAlignment w:val="baseline"/>
              <w:rPr>
                <w:color w:val="444444"/>
              </w:rPr>
            </w:pPr>
            <w:r w:rsidRPr="00D857CC">
              <w:rPr>
                <w:color w:val="444444"/>
              </w:rPr>
              <w:t>Occupational Scrapbook</w:t>
            </w:r>
          </w:p>
        </w:tc>
      </w:tr>
      <w:tr w:rsidR="00C82898" w:rsidRPr="009C4A1C" w14:paraId="6EA0A13B" w14:textId="1A21E058" w:rsidTr="00C82898">
        <w:tc>
          <w:tcPr>
            <w:tcW w:w="158" w:type="pct"/>
            <w:shd w:val="clear" w:color="auto" w:fill="FFFFFF" w:themeFill="background1"/>
          </w:tcPr>
          <w:p w14:paraId="06ABF508" w14:textId="0AFFB092"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13" w:type="pct"/>
            <w:shd w:val="clear" w:color="auto" w:fill="FFFFFF" w:themeFill="background1"/>
            <w:tcMar>
              <w:top w:w="43" w:type="dxa"/>
              <w:left w:w="115" w:type="dxa"/>
              <w:bottom w:w="43" w:type="dxa"/>
              <w:right w:w="115" w:type="dxa"/>
            </w:tcMar>
          </w:tcPr>
          <w:p w14:paraId="0E258AAA"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electrical equipment. </w:t>
            </w:r>
          </w:p>
          <w:p w14:paraId="0DE3DED8"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51454305" w14:textId="77777777" w:rsidR="00C82898" w:rsidRPr="00101972" w:rsidRDefault="00C82898" w:rsidP="00A74BC0">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w:t>
            </w:r>
          </w:p>
          <w:p w14:paraId="6928F78C" w14:textId="77777777" w:rsidR="00C82898" w:rsidRPr="00101972" w:rsidRDefault="00C82898" w:rsidP="00A74BC0">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hair and product from electrical equipment</w:t>
            </w:r>
          </w:p>
          <w:p w14:paraId="63ADA2CE" w14:textId="77777777" w:rsidR="00C82898" w:rsidRPr="00101972" w:rsidRDefault="00C82898" w:rsidP="00A74BC0">
            <w:pPr>
              <w:numPr>
                <w:ilvl w:val="0"/>
                <w:numId w:val="15"/>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using disinfectant.</w:t>
            </w:r>
          </w:p>
          <w:p w14:paraId="79E8BB03"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74B96B9"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9E20189" w14:textId="77777777" w:rsidR="00C82898" w:rsidRPr="00101972" w:rsidRDefault="00C82898" w:rsidP="00A74BC0">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keeping</w:t>
            </w:r>
            <w:r w:rsidRPr="00101972">
              <w:rPr>
                <w:rFonts w:ascii="Times New Roman" w:eastAsia="Times New Roman" w:hAnsi="Times New Roman" w:cs="Times New Roman"/>
                <w:sz w:val="24"/>
                <w:szCs w:val="24"/>
              </w:rPr>
              <w:t xml:space="preserve"> electrical equipment clean?</w:t>
            </w:r>
          </w:p>
          <w:p w14:paraId="7E61C5CC" w14:textId="77777777" w:rsidR="00C82898" w:rsidRDefault="00C82898" w:rsidP="00A74BC0">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clean</w:t>
            </w:r>
            <w:r>
              <w:rPr>
                <w:rFonts w:ascii="Times New Roman" w:eastAsia="Times New Roman" w:hAnsi="Times New Roman" w:cs="Times New Roman"/>
                <w:sz w:val="24"/>
                <w:szCs w:val="24"/>
              </w:rPr>
              <w:t>ed</w:t>
            </w:r>
            <w:r w:rsidRPr="00101972">
              <w:rPr>
                <w:rFonts w:ascii="Times New Roman" w:eastAsia="Times New Roman" w:hAnsi="Times New Roman" w:cs="Times New Roman"/>
                <w:sz w:val="24"/>
                <w:szCs w:val="24"/>
              </w:rPr>
              <w:t xml:space="preserve"> equipment?</w:t>
            </w:r>
          </w:p>
          <w:p w14:paraId="07EE2BEF" w14:textId="77777777" w:rsidR="00C82898" w:rsidRPr="00101972" w:rsidRDefault="00C82898" w:rsidP="00A74BC0">
            <w:pPr>
              <w:numPr>
                <w:ilvl w:val="0"/>
                <w:numId w:val="16"/>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disinfecting electrical equipment</w:t>
            </w:r>
            <w:r>
              <w:rPr>
                <w:rFonts w:ascii="Times New Roman" w:eastAsia="Times New Roman" w:hAnsi="Times New Roman" w:cs="Times New Roman"/>
                <w:sz w:val="24"/>
                <w:szCs w:val="24"/>
              </w:rPr>
              <w:t>?</w:t>
            </w:r>
          </w:p>
          <w:p w14:paraId="705B6B48"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E2F9978"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57181703" w14:textId="77777777" w:rsidR="00C82898" w:rsidRPr="009D6373" w:rsidRDefault="00C82898" w:rsidP="00A74BC0">
            <w:pPr>
              <w:pStyle w:val="sectbi"/>
              <w:spacing w:before="0" w:beforeAutospacing="0" w:after="0" w:afterAutospacing="0"/>
              <w:ind w:left="240"/>
              <w:textAlignment w:val="baseline"/>
              <w:rPr>
                <w:color w:val="444444"/>
              </w:rPr>
            </w:pPr>
            <w:r w:rsidRPr="009D6373">
              <w:rPr>
                <w:color w:val="444444"/>
              </w:rPr>
              <w:t xml:space="preserve">2. Laws and regulations </w:t>
            </w:r>
          </w:p>
          <w:p w14:paraId="5237A7DA" w14:textId="77777777" w:rsidR="00C82898" w:rsidRPr="009D6373" w:rsidRDefault="00C82898" w:rsidP="00A74BC0">
            <w:pPr>
              <w:pStyle w:val="sectbi"/>
              <w:spacing w:before="0" w:beforeAutospacing="0" w:after="0" w:afterAutospacing="0"/>
              <w:ind w:left="240"/>
              <w:textAlignment w:val="baseline"/>
              <w:rPr>
                <w:color w:val="444444"/>
              </w:rPr>
            </w:pPr>
            <w:r w:rsidRPr="009D6373">
              <w:rPr>
                <w:color w:val="444444"/>
              </w:rPr>
              <w:t>3. General sciences</w:t>
            </w:r>
          </w:p>
          <w:p w14:paraId="3C2F4743" w14:textId="77777777" w:rsidR="00C82898" w:rsidRDefault="00C82898" w:rsidP="00A74BC0">
            <w:pPr>
              <w:pStyle w:val="sectbi2"/>
              <w:spacing w:before="0" w:beforeAutospacing="0" w:after="0" w:afterAutospacing="0"/>
              <w:ind w:left="673" w:hanging="180"/>
              <w:textAlignment w:val="baseline"/>
              <w:rPr>
                <w:color w:val="444444"/>
              </w:rPr>
            </w:pPr>
            <w:r w:rsidRPr="009D6373">
              <w:rPr>
                <w:color w:val="444444"/>
              </w:rPr>
              <w:t>a. Principles and practices of infection control</w:t>
            </w:r>
          </w:p>
          <w:p w14:paraId="7CCDB2D9" w14:textId="77777777" w:rsidR="00C82898" w:rsidRPr="009D6373" w:rsidRDefault="00C82898" w:rsidP="00A74BC0">
            <w:pPr>
              <w:pStyle w:val="sectbi2"/>
              <w:spacing w:before="0" w:beforeAutospacing="0" w:after="0" w:afterAutospacing="0"/>
              <w:ind w:left="673" w:hanging="180"/>
              <w:textAlignment w:val="baseline"/>
              <w:rPr>
                <w:color w:val="444444"/>
              </w:rPr>
            </w:pPr>
            <w:r w:rsidRPr="009D6373">
              <w:rPr>
                <w:color w:val="444444"/>
              </w:rPr>
              <w:t>b. Safety Data Sheet (SDS)</w:t>
            </w:r>
          </w:p>
          <w:p w14:paraId="7A53230B" w14:textId="77777777" w:rsidR="00C82898" w:rsidRDefault="00C82898" w:rsidP="00A74BC0">
            <w:pPr>
              <w:pStyle w:val="sectbi2"/>
              <w:spacing w:before="0" w:beforeAutospacing="0" w:after="0" w:afterAutospacing="0"/>
              <w:ind w:left="673" w:hanging="180"/>
              <w:textAlignment w:val="baseline"/>
              <w:rPr>
                <w:color w:val="444444"/>
              </w:rPr>
            </w:pPr>
            <w:r w:rsidRPr="009D6373">
              <w:rPr>
                <w:color w:val="444444"/>
              </w:rPr>
              <w:t xml:space="preserve">c. Chemical usage and </w:t>
            </w:r>
            <w:r>
              <w:rPr>
                <w:color w:val="444444"/>
              </w:rPr>
              <w:t xml:space="preserve"> </w:t>
            </w:r>
          </w:p>
          <w:p w14:paraId="627452B5" w14:textId="77777777" w:rsidR="00C82898" w:rsidRPr="009D6373" w:rsidRDefault="00C82898" w:rsidP="00A74BC0">
            <w:pPr>
              <w:pStyle w:val="sectbi2"/>
              <w:spacing w:before="0" w:beforeAutospacing="0" w:after="0" w:afterAutospacing="0"/>
              <w:ind w:left="673" w:hanging="180"/>
              <w:textAlignment w:val="baseline"/>
              <w:rPr>
                <w:color w:val="444444"/>
              </w:rPr>
            </w:pPr>
            <w:r>
              <w:rPr>
                <w:color w:val="444444"/>
              </w:rPr>
              <w:t xml:space="preserve">    </w:t>
            </w:r>
            <w:r w:rsidRPr="009D6373">
              <w:rPr>
                <w:color w:val="444444"/>
              </w:rPr>
              <w:t>safety</w:t>
            </w:r>
          </w:p>
          <w:p w14:paraId="031F9B97" w14:textId="5672ADE8" w:rsidR="00C82898" w:rsidRPr="00A74BC0" w:rsidRDefault="00C82898">
            <w:pPr>
              <w:pStyle w:val="ListParagraph"/>
              <w:numPr>
                <w:ilvl w:val="0"/>
                <w:numId w:val="157"/>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Exam Domains I.A, I.C, </w:t>
            </w:r>
            <w:r>
              <w:rPr>
                <w:rFonts w:ascii="Times New Roman" w:eastAsia="Times New Roman" w:hAnsi="Times New Roman" w:cs="Times New Roman"/>
                <w:sz w:val="24"/>
                <w:szCs w:val="24"/>
              </w:rPr>
              <w:t xml:space="preserve">and </w:t>
            </w:r>
            <w:r w:rsidRPr="00355269">
              <w:rPr>
                <w:rFonts w:ascii="Times New Roman" w:eastAsia="Times New Roman" w:hAnsi="Times New Roman" w:cs="Times New Roman"/>
                <w:sz w:val="24"/>
                <w:szCs w:val="24"/>
              </w:rPr>
              <w:t>II.B</w:t>
            </w:r>
          </w:p>
        </w:tc>
        <w:tc>
          <w:tcPr>
            <w:tcW w:w="600" w:type="pct"/>
          </w:tcPr>
          <w:p w14:paraId="2E4EF8E7" w14:textId="77777777" w:rsidR="00E91102" w:rsidRPr="00D857CC" w:rsidRDefault="00E91102" w:rsidP="00E91102">
            <w:pPr>
              <w:pStyle w:val="sectbi"/>
              <w:spacing w:after="0"/>
              <w:ind w:left="240"/>
              <w:textAlignment w:val="baseline"/>
              <w:rPr>
                <w:color w:val="444444"/>
              </w:rPr>
            </w:pPr>
            <w:r w:rsidRPr="00D857CC">
              <w:rPr>
                <w:color w:val="444444"/>
              </w:rPr>
              <w:t>Occupational Health and Safety Scrapbook</w:t>
            </w:r>
          </w:p>
          <w:p w14:paraId="79876790" w14:textId="77777777" w:rsidR="00C82898" w:rsidRDefault="00E91102" w:rsidP="00E91102">
            <w:pPr>
              <w:pStyle w:val="sectbi"/>
              <w:tabs>
                <w:tab w:val="left" w:pos="155"/>
              </w:tabs>
              <w:spacing w:before="0" w:beforeAutospacing="0" w:after="0" w:afterAutospacing="0"/>
              <w:ind w:left="240"/>
              <w:textAlignment w:val="baseline"/>
              <w:rPr>
                <w:color w:val="444444"/>
              </w:rPr>
            </w:pPr>
            <w:r w:rsidRPr="00D857CC">
              <w:rPr>
                <w:color w:val="444444"/>
              </w:rPr>
              <w:t>Occupational Scrapbook</w:t>
            </w:r>
          </w:p>
          <w:p w14:paraId="5207E390" w14:textId="77777777" w:rsidR="004D0CC2" w:rsidRDefault="004D0CC2" w:rsidP="00E91102">
            <w:pPr>
              <w:pStyle w:val="sectbi"/>
              <w:tabs>
                <w:tab w:val="left" w:pos="155"/>
              </w:tabs>
              <w:spacing w:before="0" w:beforeAutospacing="0" w:after="0" w:afterAutospacing="0"/>
              <w:ind w:left="240"/>
              <w:textAlignment w:val="baseline"/>
              <w:rPr>
                <w:color w:val="444444"/>
              </w:rPr>
            </w:pPr>
          </w:p>
          <w:p w14:paraId="20A849BE" w14:textId="13B1ED9F" w:rsidR="004D0CC2" w:rsidRPr="009D6373" w:rsidRDefault="004D0CC2" w:rsidP="00E91102">
            <w:pPr>
              <w:pStyle w:val="sectbi"/>
              <w:tabs>
                <w:tab w:val="left" w:pos="155"/>
              </w:tabs>
              <w:spacing w:before="0" w:beforeAutospacing="0" w:after="0" w:afterAutospacing="0"/>
              <w:ind w:left="240"/>
              <w:textAlignment w:val="baseline"/>
              <w:rPr>
                <w:color w:val="444444"/>
              </w:rPr>
            </w:pPr>
            <w:r w:rsidRPr="00D857CC">
              <w:rPr>
                <w:color w:val="444444"/>
              </w:rPr>
              <w:t>Job Demo A</w:t>
            </w:r>
          </w:p>
        </w:tc>
      </w:tr>
      <w:tr w:rsidR="00C82898" w:rsidRPr="009C4A1C" w14:paraId="380FDADF" w14:textId="7321B338" w:rsidTr="00C82898">
        <w:tc>
          <w:tcPr>
            <w:tcW w:w="158" w:type="pct"/>
            <w:shd w:val="clear" w:color="auto" w:fill="FFFFFF" w:themeFill="background1"/>
          </w:tcPr>
          <w:p w14:paraId="0060FB9D" w14:textId="4782E52E"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13" w:type="pct"/>
            <w:shd w:val="clear" w:color="auto" w:fill="FFFFFF" w:themeFill="background1"/>
            <w:tcMar>
              <w:top w:w="43" w:type="dxa"/>
              <w:left w:w="115" w:type="dxa"/>
              <w:bottom w:w="43" w:type="dxa"/>
              <w:right w:w="115" w:type="dxa"/>
            </w:tcMar>
          </w:tcPr>
          <w:p w14:paraId="039EE524"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Maintain salon equipment. </w:t>
            </w:r>
          </w:p>
          <w:p w14:paraId="23A175CD"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01C94EE1" w14:textId="77777777" w:rsidR="00C82898" w:rsidRPr="00101972" w:rsidRDefault="00C82898" w:rsidP="00A74BC0">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Maintenance of salon equipment (e.g., styling chairs, shampoo station, manicure station, pedicure spa, styling station) should include</w:t>
            </w:r>
          </w:p>
          <w:p w14:paraId="22E3B514" w14:textId="77777777" w:rsidR="00C82898" w:rsidRPr="00101972" w:rsidRDefault="00C82898" w:rsidP="00A74BC0">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cleaning</w:t>
            </w:r>
          </w:p>
          <w:p w14:paraId="14A6819C" w14:textId="77777777" w:rsidR="00C82898" w:rsidRDefault="00C82898" w:rsidP="00A74BC0">
            <w:pPr>
              <w:numPr>
                <w:ilvl w:val="0"/>
                <w:numId w:val="17"/>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regular inspection for safety and working order</w:t>
            </w:r>
          </w:p>
          <w:p w14:paraId="52C6F0C6" w14:textId="77777777" w:rsidR="00C82898" w:rsidRPr="00101972" w:rsidRDefault="00C82898" w:rsidP="00A74BC0">
            <w:pPr>
              <w:numPr>
                <w:ilvl w:val="0"/>
                <w:numId w:val="17"/>
              </w:numPr>
              <w:spacing w:before="100" w:beforeAutospacing="1" w:after="100" w:afterAutospacing="1"/>
              <w:rPr>
                <w:rFonts w:ascii="Times New Roman" w:eastAsia="Times New Roman" w:hAnsi="Times New Roman" w:cs="Times New Roman"/>
                <w:sz w:val="24"/>
                <w:szCs w:val="24"/>
              </w:rPr>
            </w:pPr>
            <w:r w:rsidRPr="00E63CB0">
              <w:rPr>
                <w:rFonts w:ascii="Times New Roman" w:eastAsia="Times New Roman" w:hAnsi="Times New Roman" w:cs="Times New Roman"/>
                <w:sz w:val="24"/>
                <w:szCs w:val="24"/>
              </w:rPr>
              <w:t>removal from service if unsafe</w:t>
            </w:r>
            <w:r w:rsidRPr="00101972">
              <w:rPr>
                <w:rFonts w:ascii="Times New Roman" w:eastAsia="Times New Roman" w:hAnsi="Times New Roman" w:cs="Times New Roman"/>
                <w:sz w:val="24"/>
                <w:szCs w:val="24"/>
              </w:rPr>
              <w:t>.</w:t>
            </w:r>
          </w:p>
          <w:p w14:paraId="0431030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350FB120"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360AE042" w14:textId="77777777" w:rsidR="00C82898" w:rsidRPr="00101972" w:rsidRDefault="00C82898" w:rsidP="00A74BC0">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equipment?</w:t>
            </w:r>
          </w:p>
          <w:p w14:paraId="5A4A1054" w14:textId="77777777" w:rsidR="00C82898" w:rsidRDefault="00C82898" w:rsidP="00A74BC0">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salon equipment?</w:t>
            </w:r>
          </w:p>
          <w:p w14:paraId="666143E0" w14:textId="77777777" w:rsidR="00C82898" w:rsidRPr="00101972" w:rsidRDefault="00C82898" w:rsidP="00A74BC0">
            <w:pPr>
              <w:numPr>
                <w:ilvl w:val="0"/>
                <w:numId w:val="18"/>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cleaning salon equipment?</w:t>
            </w:r>
          </w:p>
          <w:p w14:paraId="674F002F"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5CC6EB95"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3C75CEA7"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0E85B430"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3A5E4EE8"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4F060055" w14:textId="77777777" w:rsidR="00C82898" w:rsidRPr="009D6373" w:rsidRDefault="00C82898" w:rsidP="00A74BC0">
            <w:pPr>
              <w:pStyle w:val="sectbi2"/>
              <w:spacing w:before="0" w:beforeAutospacing="0" w:after="0" w:afterAutospacing="0"/>
              <w:ind w:left="749" w:hanging="274"/>
              <w:textAlignment w:val="baseline"/>
              <w:rPr>
                <w:color w:val="444444"/>
              </w:rPr>
            </w:pPr>
            <w:r w:rsidRPr="009D6373">
              <w:rPr>
                <w:color w:val="444444"/>
              </w:rPr>
              <w:t>b. Safety Data Sheet (SDS)</w:t>
            </w:r>
          </w:p>
          <w:p w14:paraId="3447A5DB"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c. Chemical usage and safety</w:t>
            </w:r>
          </w:p>
          <w:p w14:paraId="29B45083" w14:textId="77777777" w:rsidR="00C82898" w:rsidRDefault="00C82898" w:rsidP="00A74BC0">
            <w:pPr>
              <w:rPr>
                <w:rFonts w:ascii="Times New Roman" w:eastAsia="Times New Roman" w:hAnsi="Times New Roman" w:cs="Times New Roman"/>
                <w:sz w:val="24"/>
                <w:szCs w:val="24"/>
              </w:rPr>
            </w:pPr>
          </w:p>
          <w:p w14:paraId="56488B2B" w14:textId="088677F3"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69E15A4D" w14:textId="77777777" w:rsidR="004D0CC2" w:rsidRPr="004D0CC2" w:rsidRDefault="004D0CC2" w:rsidP="004D0CC2">
            <w:pPr>
              <w:pStyle w:val="sectbi"/>
              <w:tabs>
                <w:tab w:val="left" w:pos="155"/>
              </w:tabs>
              <w:spacing w:after="0"/>
              <w:ind w:left="147" w:firstLine="53"/>
              <w:textAlignment w:val="baseline"/>
              <w:rPr>
                <w:color w:val="444444"/>
              </w:rPr>
            </w:pPr>
            <w:r w:rsidRPr="004D0CC2">
              <w:rPr>
                <w:color w:val="444444"/>
              </w:rPr>
              <w:t>Occupational Health and Safety Scrapbook</w:t>
            </w:r>
          </w:p>
          <w:p w14:paraId="6EE56A32" w14:textId="05521E35" w:rsidR="00C82898" w:rsidRPr="009D6373" w:rsidRDefault="004D0CC2" w:rsidP="004D0CC2">
            <w:pPr>
              <w:pStyle w:val="sectbi"/>
              <w:tabs>
                <w:tab w:val="left" w:pos="155"/>
              </w:tabs>
              <w:spacing w:before="0" w:beforeAutospacing="0" w:after="0" w:afterAutospacing="0"/>
              <w:ind w:left="470" w:hanging="270"/>
              <w:textAlignment w:val="baseline"/>
              <w:rPr>
                <w:color w:val="444444"/>
              </w:rPr>
            </w:pPr>
            <w:r w:rsidRPr="004D0CC2">
              <w:rPr>
                <w:color w:val="444444"/>
              </w:rPr>
              <w:t>Job Demo A</w:t>
            </w:r>
          </w:p>
        </w:tc>
      </w:tr>
      <w:tr w:rsidR="00C82898" w:rsidRPr="009C4A1C" w14:paraId="316C87EE" w14:textId="7227EDEE" w:rsidTr="00C82898">
        <w:tc>
          <w:tcPr>
            <w:tcW w:w="158" w:type="pct"/>
            <w:shd w:val="clear" w:color="auto" w:fill="FFFFFF" w:themeFill="background1"/>
          </w:tcPr>
          <w:p w14:paraId="2723D8A2" w14:textId="6125896A"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13" w:type="pct"/>
            <w:shd w:val="clear" w:color="auto" w:fill="FFFFFF" w:themeFill="background1"/>
            <w:tcMar>
              <w:top w:w="43" w:type="dxa"/>
              <w:left w:w="115" w:type="dxa"/>
              <w:bottom w:w="43" w:type="dxa"/>
              <w:right w:w="115" w:type="dxa"/>
            </w:tcMar>
          </w:tcPr>
          <w:p w14:paraId="78157F19"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rollers, clips, perm rods, and perm trays. </w:t>
            </w:r>
          </w:p>
          <w:p w14:paraId="253A7FD1"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50463AE8" w14:textId="6BB9C8E2" w:rsidR="00C82898" w:rsidRPr="009C4A1C" w:rsidRDefault="00C82898" w:rsidP="00A74BC0">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should include removal of hair, end wraps, and product from implements.</w:t>
            </w:r>
          </w:p>
        </w:tc>
        <w:tc>
          <w:tcPr>
            <w:tcW w:w="1106" w:type="pct"/>
          </w:tcPr>
          <w:p w14:paraId="515C6808"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10FE454" w14:textId="77777777" w:rsidR="00C82898" w:rsidRPr="00101972" w:rsidRDefault="00C82898" w:rsidP="00A74BC0">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Who is responsible for </w:t>
            </w:r>
            <w:r>
              <w:rPr>
                <w:rFonts w:ascii="Times New Roman" w:eastAsia="Times New Roman" w:hAnsi="Times New Roman" w:cs="Times New Roman"/>
                <w:sz w:val="24"/>
                <w:szCs w:val="24"/>
              </w:rPr>
              <w:t xml:space="preserve">keeping </w:t>
            </w:r>
            <w:r w:rsidRPr="00101972">
              <w:rPr>
                <w:rFonts w:ascii="Times New Roman" w:eastAsia="Times New Roman" w:hAnsi="Times New Roman" w:cs="Times New Roman"/>
                <w:sz w:val="24"/>
                <w:szCs w:val="24"/>
              </w:rPr>
              <w:t xml:space="preserve">rollers, clips, rods, and containers </w:t>
            </w:r>
            <w:r>
              <w:rPr>
                <w:rFonts w:ascii="Times New Roman" w:eastAsia="Times New Roman" w:hAnsi="Times New Roman" w:cs="Times New Roman"/>
                <w:sz w:val="24"/>
                <w:szCs w:val="24"/>
              </w:rPr>
              <w:t>disinfected</w:t>
            </w:r>
            <w:r w:rsidRPr="00101972">
              <w:rPr>
                <w:rFonts w:ascii="Times New Roman" w:eastAsia="Times New Roman" w:hAnsi="Times New Roman" w:cs="Times New Roman"/>
                <w:sz w:val="24"/>
                <w:szCs w:val="24"/>
              </w:rPr>
              <w:t>?</w:t>
            </w:r>
          </w:p>
          <w:p w14:paraId="39B75A29" w14:textId="77777777" w:rsidR="00C82898" w:rsidRDefault="00C82898" w:rsidP="00A74BC0">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consequences may arise from the use of improperly maintained rollers, clips, rods, and containers?</w:t>
            </w:r>
          </w:p>
          <w:p w14:paraId="4A0AA319" w14:textId="77777777" w:rsidR="00C82898" w:rsidRPr="00101972" w:rsidRDefault="00C82898" w:rsidP="00A74BC0">
            <w:pPr>
              <w:numPr>
                <w:ilvl w:val="0"/>
                <w:numId w:val="19"/>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safety issues should be considered when disinfecting rollers, clips, rods, and containers?</w:t>
            </w:r>
          </w:p>
          <w:p w14:paraId="314EC926"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36877BBD"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151FC582"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7EE8D461"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45288A5E"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3F511F2D" w14:textId="77777777" w:rsidR="00C82898" w:rsidRPr="009D6373" w:rsidRDefault="00C82898" w:rsidP="00A74BC0">
            <w:pPr>
              <w:pStyle w:val="sectbi2"/>
              <w:spacing w:before="0" w:beforeAutospacing="0" w:after="0" w:afterAutospacing="0"/>
              <w:ind w:left="749" w:hanging="274"/>
              <w:textAlignment w:val="baseline"/>
              <w:rPr>
                <w:color w:val="444444"/>
              </w:rPr>
            </w:pPr>
            <w:r w:rsidRPr="009D6373">
              <w:rPr>
                <w:color w:val="444444"/>
              </w:rPr>
              <w:t>b. Safety Data Sheet (SDS)</w:t>
            </w:r>
          </w:p>
          <w:p w14:paraId="2625D1D3"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c. Chemical usage and safety</w:t>
            </w:r>
          </w:p>
          <w:p w14:paraId="206DFDD3" w14:textId="77777777" w:rsidR="00C82898" w:rsidRDefault="00C82898" w:rsidP="00A74BC0">
            <w:pPr>
              <w:rPr>
                <w:rFonts w:ascii="Times New Roman" w:eastAsia="Times New Roman" w:hAnsi="Times New Roman" w:cs="Times New Roman"/>
                <w:sz w:val="24"/>
                <w:szCs w:val="24"/>
              </w:rPr>
            </w:pPr>
          </w:p>
          <w:p w14:paraId="06A2DFB3" w14:textId="7E33B32F"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098FCFEC" w14:textId="77777777" w:rsidR="004D0CC2" w:rsidRDefault="004D0CC2" w:rsidP="004D0CC2">
            <w:pPr>
              <w:pStyle w:val="sectbi"/>
              <w:spacing w:after="0"/>
              <w:ind w:left="240"/>
              <w:textAlignment w:val="baseline"/>
              <w:rPr>
                <w:color w:val="444444"/>
              </w:rPr>
            </w:pPr>
            <w:r w:rsidRPr="00D857CC">
              <w:rPr>
                <w:color w:val="444444"/>
              </w:rPr>
              <w:t xml:space="preserve">Occupational Health and Safety </w:t>
            </w:r>
            <w:r>
              <w:rPr>
                <w:color w:val="444444"/>
              </w:rPr>
              <w:t>S</w:t>
            </w:r>
            <w:r w:rsidRPr="00D857CC">
              <w:rPr>
                <w:color w:val="444444"/>
              </w:rPr>
              <w:t>crapbook</w:t>
            </w:r>
          </w:p>
          <w:p w14:paraId="00DFC7B7" w14:textId="77777777" w:rsidR="00C82898" w:rsidRPr="009D6373" w:rsidRDefault="00C82898" w:rsidP="00E91102">
            <w:pPr>
              <w:pStyle w:val="sectbi"/>
              <w:tabs>
                <w:tab w:val="left" w:pos="155"/>
              </w:tabs>
              <w:spacing w:before="0" w:beforeAutospacing="0" w:after="0" w:afterAutospacing="0"/>
              <w:ind w:left="470" w:hanging="270"/>
              <w:textAlignment w:val="baseline"/>
              <w:rPr>
                <w:color w:val="444444"/>
              </w:rPr>
            </w:pPr>
          </w:p>
        </w:tc>
      </w:tr>
      <w:tr w:rsidR="00C82898" w:rsidRPr="009C4A1C" w14:paraId="26ED800D" w14:textId="23FD5B86" w:rsidTr="00C82898">
        <w:tc>
          <w:tcPr>
            <w:tcW w:w="158" w:type="pct"/>
            <w:shd w:val="clear" w:color="auto" w:fill="FFFFFF" w:themeFill="background1"/>
          </w:tcPr>
          <w:p w14:paraId="5D38AABA" w14:textId="5CCE613A"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13" w:type="pct"/>
            <w:shd w:val="clear" w:color="auto" w:fill="FFFFFF" w:themeFill="background1"/>
            <w:tcMar>
              <w:top w:w="43" w:type="dxa"/>
              <w:left w:w="115" w:type="dxa"/>
              <w:bottom w:w="43" w:type="dxa"/>
              <w:right w:w="115" w:type="dxa"/>
            </w:tcMar>
          </w:tcPr>
          <w:p w14:paraId="7474DA30"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Launder towels, capes, and smocks. </w:t>
            </w:r>
          </w:p>
          <w:p w14:paraId="61FA903D"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47C6740" w14:textId="41E367C3" w:rsidR="00C82898" w:rsidRPr="009C4A1C" w:rsidRDefault="00C82898" w:rsidP="00A74BC0">
            <w:pPr>
              <w:shd w:val="clear" w:color="auto" w:fill="FFFFFF"/>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Laundering should include washing in hot water and detergent, with bleach or another disinfectant added to the rinse water.</w:t>
            </w:r>
          </w:p>
        </w:tc>
        <w:tc>
          <w:tcPr>
            <w:tcW w:w="1106" w:type="pct"/>
          </w:tcPr>
          <w:p w14:paraId="4C107549"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2E705C5E" w14:textId="77777777" w:rsidR="00C82898" w:rsidRPr="00101972" w:rsidRDefault="00C82898" w:rsidP="00A74BC0">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salon towels, capes, and smocks?</w:t>
            </w:r>
          </w:p>
          <w:p w14:paraId="27945CBD" w14:textId="77777777" w:rsidR="00C82898" w:rsidRDefault="00C82898" w:rsidP="00A74BC0">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What consequences may arise from the use of improperly </w:t>
            </w:r>
            <w:r>
              <w:rPr>
                <w:rFonts w:ascii="Times New Roman" w:eastAsia="Times New Roman" w:hAnsi="Times New Roman" w:cs="Times New Roman"/>
                <w:sz w:val="24"/>
                <w:szCs w:val="24"/>
              </w:rPr>
              <w:t>washe</w:t>
            </w:r>
            <w:r w:rsidRPr="00101972">
              <w:rPr>
                <w:rFonts w:ascii="Times New Roman" w:eastAsia="Times New Roman" w:hAnsi="Times New Roman" w:cs="Times New Roman"/>
                <w:sz w:val="24"/>
                <w:szCs w:val="24"/>
              </w:rPr>
              <w:t>d towels, capes, and smocks?</w:t>
            </w:r>
          </w:p>
          <w:p w14:paraId="1391DC18" w14:textId="75526609" w:rsidR="00C82898" w:rsidRPr="00A74BC0" w:rsidRDefault="00C82898" w:rsidP="00A74BC0">
            <w:pPr>
              <w:numPr>
                <w:ilvl w:val="0"/>
                <w:numId w:val="20"/>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What sanitary measures and safety issues should be considered when laundering towels, capes, and smocks?</w:t>
            </w:r>
          </w:p>
        </w:tc>
        <w:tc>
          <w:tcPr>
            <w:tcW w:w="673" w:type="pct"/>
          </w:tcPr>
          <w:p w14:paraId="5DB53007"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52BDB26D"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5272D192"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19DEB3F2"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0FA9FF98" w14:textId="77777777" w:rsidR="00C82898" w:rsidRPr="009D6373" w:rsidRDefault="00C82898" w:rsidP="00A74BC0">
            <w:pPr>
              <w:pStyle w:val="sectbi2"/>
              <w:spacing w:before="0" w:beforeAutospacing="0" w:after="0" w:afterAutospacing="0"/>
              <w:ind w:left="749" w:hanging="274"/>
              <w:textAlignment w:val="baseline"/>
              <w:rPr>
                <w:color w:val="444444"/>
              </w:rPr>
            </w:pPr>
            <w:r w:rsidRPr="009D6373">
              <w:rPr>
                <w:color w:val="444444"/>
              </w:rPr>
              <w:t>b. Safety Data Sheet (SDS)</w:t>
            </w:r>
          </w:p>
          <w:p w14:paraId="07BF11EF"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c. Chemical usage and safety</w:t>
            </w:r>
          </w:p>
          <w:p w14:paraId="0B0055F0" w14:textId="481FBBA4"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67E0FF95" w14:textId="77777777" w:rsidR="004D0CC2" w:rsidRDefault="004D0CC2" w:rsidP="004D0CC2">
            <w:pPr>
              <w:pStyle w:val="sectbi"/>
              <w:spacing w:after="0"/>
              <w:ind w:left="240"/>
              <w:textAlignment w:val="baseline"/>
              <w:rPr>
                <w:color w:val="444444"/>
              </w:rPr>
            </w:pPr>
            <w:r w:rsidRPr="00D857CC">
              <w:rPr>
                <w:color w:val="444444"/>
              </w:rPr>
              <w:t xml:space="preserve">Occupational Health and Safety </w:t>
            </w:r>
            <w:r>
              <w:rPr>
                <w:color w:val="444444"/>
              </w:rPr>
              <w:t>S</w:t>
            </w:r>
            <w:r w:rsidRPr="00D857CC">
              <w:rPr>
                <w:color w:val="444444"/>
              </w:rPr>
              <w:t>crapbook</w:t>
            </w:r>
          </w:p>
          <w:p w14:paraId="49ACE551" w14:textId="77777777" w:rsidR="00C82898" w:rsidRPr="009D6373" w:rsidRDefault="00C82898" w:rsidP="00E91102">
            <w:pPr>
              <w:pStyle w:val="sectbi"/>
              <w:tabs>
                <w:tab w:val="left" w:pos="155"/>
              </w:tabs>
              <w:spacing w:before="0" w:beforeAutospacing="0" w:after="0" w:afterAutospacing="0"/>
              <w:ind w:left="470" w:hanging="270"/>
              <w:textAlignment w:val="baseline"/>
              <w:rPr>
                <w:color w:val="444444"/>
              </w:rPr>
            </w:pPr>
          </w:p>
        </w:tc>
      </w:tr>
      <w:tr w:rsidR="00C82898" w:rsidRPr="009C4A1C" w14:paraId="4F8DD369" w14:textId="08E63E44" w:rsidTr="00C82898">
        <w:tc>
          <w:tcPr>
            <w:tcW w:w="158" w:type="pct"/>
            <w:shd w:val="clear" w:color="auto" w:fill="FFFFFF" w:themeFill="background1"/>
          </w:tcPr>
          <w:p w14:paraId="77D3D587" w14:textId="249A3235"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13" w:type="pct"/>
            <w:shd w:val="clear" w:color="auto" w:fill="FFFFFF" w:themeFill="background1"/>
            <w:tcMar>
              <w:top w:w="43" w:type="dxa"/>
              <w:left w:w="115" w:type="dxa"/>
              <w:bottom w:w="43" w:type="dxa"/>
              <w:right w:w="115" w:type="dxa"/>
            </w:tcMar>
          </w:tcPr>
          <w:p w14:paraId="4A84DDF1"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Disinfect work areas. </w:t>
            </w:r>
          </w:p>
          <w:p w14:paraId="14B3A6E3"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643335A" w14:textId="77777777" w:rsidR="00C82898" w:rsidRPr="00101972" w:rsidRDefault="00C82898" w:rsidP="00A74BC0">
            <w:p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Disinfecting the lounge, stock room, individual station, and shampoo area should include, but not</w:t>
            </w:r>
            <w:r>
              <w:rPr>
                <w:rFonts w:ascii="Times New Roman" w:eastAsia="Times New Roman" w:hAnsi="Times New Roman" w:cs="Times New Roman"/>
                <w:sz w:val="24"/>
                <w:szCs w:val="24"/>
              </w:rPr>
              <w:t xml:space="preserve"> be</w:t>
            </w:r>
            <w:r w:rsidRPr="00101972">
              <w:rPr>
                <w:rFonts w:ascii="Times New Roman" w:eastAsia="Times New Roman" w:hAnsi="Times New Roman" w:cs="Times New Roman"/>
                <w:sz w:val="24"/>
                <w:szCs w:val="24"/>
              </w:rPr>
              <w:t xml:space="preserve"> limited to</w:t>
            </w:r>
            <w:r>
              <w:rPr>
                <w:rFonts w:ascii="Times New Roman" w:eastAsia="Times New Roman" w:hAnsi="Times New Roman" w:cs="Times New Roman"/>
                <w:sz w:val="24"/>
                <w:szCs w:val="24"/>
              </w:rPr>
              <w:t>,</w:t>
            </w:r>
            <w:r w:rsidRPr="00101972">
              <w:rPr>
                <w:rFonts w:ascii="Times New Roman" w:eastAsia="Times New Roman" w:hAnsi="Times New Roman" w:cs="Times New Roman"/>
                <w:sz w:val="24"/>
                <w:szCs w:val="24"/>
              </w:rPr>
              <w:t> </w:t>
            </w:r>
          </w:p>
          <w:p w14:paraId="3B15E481" w14:textId="77777777" w:rsidR="00C82898" w:rsidRPr="00101972" w:rsidRDefault="00C82898" w:rsidP="00A74BC0">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EPA-</w:t>
            </w:r>
            <w:r w:rsidRPr="00101972">
              <w:rPr>
                <w:rFonts w:ascii="Times New Roman" w:eastAsia="Times New Roman" w:hAnsi="Times New Roman" w:cs="Times New Roman"/>
                <w:sz w:val="24"/>
                <w:szCs w:val="24"/>
              </w:rPr>
              <w:t>registered sanitation chemicals</w:t>
            </w:r>
          </w:p>
          <w:p w14:paraId="51EBF66A" w14:textId="77777777" w:rsidR="00C82898" w:rsidRPr="00101972" w:rsidRDefault="00C82898" w:rsidP="00A74BC0">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washing surfaces after each use</w:t>
            </w:r>
          </w:p>
          <w:p w14:paraId="64591A45" w14:textId="77777777" w:rsidR="00C82898" w:rsidRPr="00101972" w:rsidRDefault="00C82898" w:rsidP="00A74BC0">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removing dust and dirt from areas</w:t>
            </w:r>
          </w:p>
          <w:p w14:paraId="4951BA22" w14:textId="77777777" w:rsidR="00C82898" w:rsidRPr="00101972" w:rsidRDefault="00C82898" w:rsidP="00A74BC0">
            <w:pPr>
              <w:numPr>
                <w:ilvl w:val="0"/>
                <w:numId w:val="21"/>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disposing of regular and hazardous waste in</w:t>
            </w:r>
            <w:r>
              <w:rPr>
                <w:rFonts w:ascii="Times New Roman" w:eastAsia="Times New Roman" w:hAnsi="Times New Roman" w:cs="Times New Roman"/>
                <w:sz w:val="24"/>
                <w:szCs w:val="24"/>
              </w:rPr>
              <w:t xml:space="preserve"> separate </w:t>
            </w:r>
            <w:r w:rsidRPr="00101972">
              <w:rPr>
                <w:rFonts w:ascii="Times New Roman" w:eastAsia="Times New Roman" w:hAnsi="Times New Roman" w:cs="Times New Roman"/>
                <w:sz w:val="24"/>
                <w:szCs w:val="24"/>
              </w:rPr>
              <w:t>containers.</w:t>
            </w:r>
          </w:p>
          <w:p w14:paraId="4B161C45"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5F5E87DC"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88EF723" w14:textId="77777777" w:rsidR="00C82898" w:rsidRPr="00101972" w:rsidRDefault="00C82898" w:rsidP="00A74BC0">
            <w:pPr>
              <w:numPr>
                <w:ilvl w:val="0"/>
                <w:numId w:val="22"/>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Who is responsible for maintaining work areas?</w:t>
            </w:r>
          </w:p>
          <w:p w14:paraId="2FABC8FE" w14:textId="77777777" w:rsidR="00C82898" w:rsidRPr="00101972" w:rsidRDefault="00C82898" w:rsidP="00A74BC0">
            <w:pPr>
              <w:numPr>
                <w:ilvl w:val="0"/>
                <w:numId w:val="22"/>
              </w:numPr>
              <w:spacing w:before="100" w:beforeAutospacing="1" w:after="100" w:afterAutospacing="1"/>
              <w:rPr>
                <w:rFonts w:ascii="Times New Roman" w:eastAsia="Times New Roman" w:hAnsi="Times New Roman" w:cs="Times New Roman"/>
                <w:sz w:val="24"/>
                <w:szCs w:val="24"/>
              </w:rPr>
            </w:pPr>
            <w:r w:rsidRPr="00101972">
              <w:rPr>
                <w:rFonts w:ascii="Times New Roman" w:eastAsia="Times New Roman" w:hAnsi="Times New Roman" w:cs="Times New Roman"/>
                <w:sz w:val="24"/>
                <w:szCs w:val="24"/>
              </w:rPr>
              <w:t xml:space="preserve">What sanitary measures and safety issues should be considered when </w:t>
            </w:r>
            <w:r>
              <w:rPr>
                <w:rFonts w:ascii="Times New Roman" w:eastAsia="Times New Roman" w:hAnsi="Times New Roman" w:cs="Times New Roman"/>
                <w:sz w:val="24"/>
                <w:szCs w:val="24"/>
              </w:rPr>
              <w:t>disinfecting</w:t>
            </w:r>
            <w:r w:rsidRPr="00101972">
              <w:rPr>
                <w:rFonts w:ascii="Times New Roman" w:eastAsia="Times New Roman" w:hAnsi="Times New Roman" w:cs="Times New Roman"/>
                <w:sz w:val="24"/>
                <w:szCs w:val="24"/>
              </w:rPr>
              <w:t xml:space="preserve"> work areas?</w:t>
            </w:r>
          </w:p>
          <w:p w14:paraId="2A4759AF"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0E486784"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C4A727E"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2. Laws and regulations </w:t>
            </w:r>
          </w:p>
          <w:p w14:paraId="7F172AC7" w14:textId="77777777" w:rsidR="00C82898" w:rsidRPr="009D6373" w:rsidRDefault="00C82898" w:rsidP="00A74BC0">
            <w:pPr>
              <w:pStyle w:val="sectbi"/>
              <w:spacing w:before="0" w:beforeAutospacing="0" w:after="0" w:afterAutospacing="0"/>
              <w:ind w:left="470" w:hanging="270"/>
              <w:textAlignment w:val="baseline"/>
              <w:rPr>
                <w:color w:val="444444"/>
              </w:rPr>
            </w:pPr>
            <w:r w:rsidRPr="009D6373">
              <w:rPr>
                <w:color w:val="444444"/>
              </w:rPr>
              <w:t xml:space="preserve">3. General sciences </w:t>
            </w:r>
          </w:p>
          <w:p w14:paraId="36D120C9"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a. Principles and practices of infection control</w:t>
            </w:r>
          </w:p>
          <w:p w14:paraId="0FE388AD" w14:textId="77777777" w:rsidR="00C82898" w:rsidRPr="009D6373" w:rsidRDefault="00C82898" w:rsidP="00A74BC0">
            <w:pPr>
              <w:pStyle w:val="sectbi2"/>
              <w:spacing w:before="0" w:beforeAutospacing="0" w:after="0" w:afterAutospacing="0"/>
              <w:ind w:left="749" w:hanging="274"/>
              <w:textAlignment w:val="baseline"/>
              <w:rPr>
                <w:color w:val="444444"/>
              </w:rPr>
            </w:pPr>
            <w:r w:rsidRPr="009D6373">
              <w:rPr>
                <w:color w:val="444444"/>
              </w:rPr>
              <w:t>b. Safety Data Sheet (SDS)</w:t>
            </w:r>
          </w:p>
          <w:p w14:paraId="26FF1D88" w14:textId="77777777" w:rsidR="00C82898" w:rsidRDefault="00C82898" w:rsidP="00A74BC0">
            <w:pPr>
              <w:pStyle w:val="sectbi2"/>
              <w:spacing w:before="0" w:beforeAutospacing="0" w:after="0" w:afterAutospacing="0"/>
              <w:ind w:left="749" w:hanging="274"/>
              <w:textAlignment w:val="baseline"/>
              <w:rPr>
                <w:color w:val="444444"/>
              </w:rPr>
            </w:pPr>
            <w:r w:rsidRPr="009D6373">
              <w:rPr>
                <w:color w:val="444444"/>
              </w:rPr>
              <w:t>c. Chemical usage and safety</w:t>
            </w:r>
          </w:p>
          <w:p w14:paraId="241CA53A" w14:textId="77777777" w:rsidR="00C82898" w:rsidRDefault="00C82898" w:rsidP="00A74BC0">
            <w:pPr>
              <w:pStyle w:val="sectbi2"/>
              <w:spacing w:before="0" w:beforeAutospacing="0" w:after="0" w:afterAutospacing="0"/>
              <w:ind w:left="749" w:hanging="274"/>
              <w:textAlignment w:val="baseline"/>
              <w:rPr>
                <w:color w:val="444444"/>
              </w:rPr>
            </w:pPr>
          </w:p>
          <w:p w14:paraId="0AB7FDBC" w14:textId="79FB6C19" w:rsidR="00C82898" w:rsidRPr="00A74BC0" w:rsidRDefault="00C82898">
            <w:pPr>
              <w:pStyle w:val="ListParagraph"/>
              <w:numPr>
                <w:ilvl w:val="0"/>
                <w:numId w:val="157"/>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I.C, and II.B</w:t>
            </w:r>
          </w:p>
        </w:tc>
        <w:tc>
          <w:tcPr>
            <w:tcW w:w="600" w:type="pct"/>
          </w:tcPr>
          <w:p w14:paraId="339C1DE8" w14:textId="77777777" w:rsidR="004D0CC2" w:rsidRDefault="004D0CC2" w:rsidP="004D0CC2">
            <w:pPr>
              <w:pStyle w:val="sectbi"/>
              <w:spacing w:after="0"/>
              <w:ind w:left="240"/>
              <w:textAlignment w:val="baseline"/>
              <w:rPr>
                <w:color w:val="444444"/>
              </w:rPr>
            </w:pPr>
            <w:r w:rsidRPr="00D857CC">
              <w:rPr>
                <w:color w:val="444444"/>
              </w:rPr>
              <w:t xml:space="preserve">Occupational Health and Safety </w:t>
            </w:r>
            <w:r>
              <w:rPr>
                <w:color w:val="444444"/>
              </w:rPr>
              <w:t>S</w:t>
            </w:r>
            <w:r w:rsidRPr="00D857CC">
              <w:rPr>
                <w:color w:val="444444"/>
              </w:rPr>
              <w:t>crapbook</w:t>
            </w:r>
          </w:p>
          <w:p w14:paraId="03EF6CCE" w14:textId="77777777" w:rsidR="00C82898" w:rsidRPr="009D6373" w:rsidRDefault="00C82898" w:rsidP="00E91102">
            <w:pPr>
              <w:pStyle w:val="sectbi"/>
              <w:tabs>
                <w:tab w:val="left" w:pos="155"/>
              </w:tabs>
              <w:spacing w:before="0" w:beforeAutospacing="0" w:after="0" w:afterAutospacing="0"/>
              <w:ind w:left="470" w:hanging="270"/>
              <w:textAlignment w:val="baseline"/>
              <w:rPr>
                <w:color w:val="444444"/>
              </w:rPr>
            </w:pPr>
          </w:p>
        </w:tc>
      </w:tr>
      <w:tr w:rsidR="00C82898" w:rsidRPr="009C4A1C" w14:paraId="5A89A672" w14:textId="132DD3DC" w:rsidTr="00C82898">
        <w:tc>
          <w:tcPr>
            <w:tcW w:w="158" w:type="pct"/>
            <w:shd w:val="clear" w:color="auto" w:fill="D0CECE" w:themeFill="background2" w:themeFillShade="E6"/>
          </w:tcPr>
          <w:p w14:paraId="1BA7E7C1"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1372947C" w14:textId="1F86602A" w:rsidR="00C82898" w:rsidRPr="009C4A1C"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b/>
                <w:bCs/>
                <w:sz w:val="24"/>
                <w:szCs w:val="24"/>
              </w:rPr>
              <w:t>Exhibiting Professionalism and Workplace Ethics</w:t>
            </w:r>
          </w:p>
        </w:tc>
        <w:tc>
          <w:tcPr>
            <w:tcW w:w="1100" w:type="pct"/>
            <w:shd w:val="clear" w:color="auto" w:fill="D0CECE" w:themeFill="background2" w:themeFillShade="E6"/>
          </w:tcPr>
          <w:p w14:paraId="2DB70375" w14:textId="77777777" w:rsidR="00C82898" w:rsidRPr="00A74BC0" w:rsidRDefault="00C82898" w:rsidP="00A74BC0"/>
        </w:tc>
        <w:tc>
          <w:tcPr>
            <w:tcW w:w="1106" w:type="pct"/>
            <w:shd w:val="clear" w:color="auto" w:fill="D0CECE" w:themeFill="background2" w:themeFillShade="E6"/>
            <w:vAlign w:val="center"/>
          </w:tcPr>
          <w:p w14:paraId="610C7200"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357E4351"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C9C9C9" w:themeFill="accent3" w:themeFillTint="99"/>
          </w:tcPr>
          <w:p w14:paraId="47E941AF"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C9C9C9" w:themeFill="accent3" w:themeFillTint="99"/>
          </w:tcPr>
          <w:p w14:paraId="60255B2A"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4D740F7F" w14:textId="14273599" w:rsidTr="00C82898">
        <w:tc>
          <w:tcPr>
            <w:tcW w:w="158" w:type="pct"/>
            <w:shd w:val="clear" w:color="auto" w:fill="FFFFFF" w:themeFill="background1"/>
          </w:tcPr>
          <w:p w14:paraId="1978983A" w14:textId="13FA1E2C"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13" w:type="pct"/>
            <w:shd w:val="clear" w:color="auto" w:fill="FFFFFF" w:themeFill="background1"/>
            <w:tcMar>
              <w:top w:w="43" w:type="dxa"/>
              <w:left w:w="115" w:type="dxa"/>
              <w:bottom w:w="43" w:type="dxa"/>
              <w:right w:w="115" w:type="dxa"/>
            </w:tcMar>
          </w:tcPr>
          <w:p w14:paraId="7D643222"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a professional image. </w:t>
            </w:r>
          </w:p>
          <w:p w14:paraId="42749D4C"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07E42C61" w14:textId="77777777" w:rsidR="00C82898" w:rsidRDefault="00C82898" w:rsidP="00A74BC0">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Demonstration should include </w:t>
            </w:r>
          </w:p>
          <w:p w14:paraId="5787399D" w14:textId="77777777" w:rsidR="00C82898" w:rsidRDefault="00C82898">
            <w:pPr>
              <w:pStyle w:val="ListParagraph"/>
              <w:numPr>
                <w:ilvl w:val="0"/>
                <w:numId w:val="146"/>
              </w:numPr>
              <w:spacing w:before="100" w:beforeAutospacing="1" w:after="100" w:afterAutospacing="1"/>
              <w:rPr>
                <w:rFonts w:ascii="Times New Roman" w:eastAsia="Times New Roman" w:hAnsi="Times New Roman" w:cs="Times New Roman"/>
                <w:sz w:val="24"/>
                <w:szCs w:val="24"/>
              </w:rPr>
            </w:pPr>
            <w:r w:rsidRPr="00DD1B38">
              <w:rPr>
                <w:rFonts w:ascii="Times New Roman" w:eastAsia="Times New Roman" w:hAnsi="Times New Roman" w:cs="Times New Roman"/>
                <w:sz w:val="24"/>
                <w:szCs w:val="24"/>
              </w:rPr>
              <w:t>maintaining a clean salon</w:t>
            </w:r>
          </w:p>
          <w:p w14:paraId="79BA1499" w14:textId="77777777" w:rsidR="00C82898" w:rsidRDefault="00C82898">
            <w:pPr>
              <w:pStyle w:val="ListParagraph"/>
              <w:numPr>
                <w:ilvl w:val="0"/>
                <w:numId w:val="14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maintaining </w:t>
            </w:r>
            <w:r w:rsidRPr="00DD1B38">
              <w:rPr>
                <w:rFonts w:ascii="Times New Roman" w:eastAsia="Times New Roman" w:hAnsi="Times New Roman" w:cs="Times New Roman"/>
                <w:sz w:val="24"/>
                <w:szCs w:val="24"/>
              </w:rPr>
              <w:t>good health and personal hygiene</w:t>
            </w:r>
          </w:p>
          <w:p w14:paraId="7CFBCD0F" w14:textId="77777777" w:rsidR="00C82898" w:rsidRDefault="00C82898">
            <w:pPr>
              <w:pStyle w:val="ListParagraph"/>
              <w:numPr>
                <w:ilvl w:val="0"/>
                <w:numId w:val="146"/>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being well-groomed</w:t>
            </w:r>
          </w:p>
          <w:p w14:paraId="0EC3373E" w14:textId="37B6DAFC" w:rsidR="00C82898" w:rsidRPr="009C4A1C" w:rsidRDefault="00C82898">
            <w:pPr>
              <w:pStyle w:val="ListParagraph"/>
              <w:numPr>
                <w:ilvl w:val="0"/>
                <w:numId w:val="146"/>
              </w:numPr>
              <w:spacing w:before="100" w:beforeAutospacing="1" w:after="100" w:afterAutospacing="1"/>
              <w:rPr>
                <w:rFonts w:ascii="Times New Roman" w:eastAsia="Times New Roman" w:hAnsi="Times New Roman" w:cs="Times New Roman"/>
                <w:sz w:val="24"/>
                <w:szCs w:val="24"/>
              </w:rPr>
            </w:pPr>
            <w:r w:rsidRPr="00B514C1">
              <w:rPr>
                <w:rFonts w:ascii="Times New Roman" w:eastAsia="Times New Roman" w:hAnsi="Times New Roman" w:cs="Times New Roman"/>
                <w:sz w:val="24"/>
                <w:szCs w:val="24"/>
              </w:rPr>
              <w:t>wearing professional attire.</w:t>
            </w:r>
          </w:p>
        </w:tc>
        <w:tc>
          <w:tcPr>
            <w:tcW w:w="1106" w:type="pct"/>
          </w:tcPr>
          <w:p w14:paraId="67783579" w14:textId="77777777" w:rsidR="00C82898" w:rsidRPr="009D1411" w:rsidRDefault="00C82898" w:rsidP="00A74BC0">
            <w:pPr>
              <w:spacing w:before="100" w:beforeAutospacing="1" w:after="100" w:afterAutospacing="1"/>
              <w:rPr>
                <w:rFonts w:ascii="Times New Roman" w:eastAsia="Times New Roman" w:hAnsi="Times New Roman" w:cs="Times New Roman"/>
                <w:b/>
                <w:bCs/>
                <w:sz w:val="24"/>
                <w:szCs w:val="24"/>
              </w:rPr>
            </w:pPr>
            <w:r w:rsidRPr="009D1411">
              <w:rPr>
                <w:rFonts w:ascii="Times New Roman" w:eastAsia="Times New Roman" w:hAnsi="Times New Roman" w:cs="Times New Roman"/>
                <w:b/>
                <w:bCs/>
                <w:sz w:val="24"/>
                <w:szCs w:val="24"/>
              </w:rPr>
              <w:t>Process/Skill Questions:</w:t>
            </w:r>
          </w:p>
          <w:p w14:paraId="09A84711" w14:textId="77777777" w:rsidR="00C82898" w:rsidRPr="00ED13A8" w:rsidRDefault="00C82898" w:rsidP="00A74BC0">
            <w:pPr>
              <w:numPr>
                <w:ilvl w:val="0"/>
                <w:numId w:val="2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steps are involved in maintaining cleanliness and personal hygiene?</w:t>
            </w:r>
          </w:p>
          <w:p w14:paraId="17BAFE11" w14:textId="77777777" w:rsidR="00C82898" w:rsidRPr="00ED13A8" w:rsidRDefault="00C82898" w:rsidP="00A74BC0">
            <w:pPr>
              <w:numPr>
                <w:ilvl w:val="0"/>
                <w:numId w:val="2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consequences may arise from a lack of personal hygiene?</w:t>
            </w:r>
          </w:p>
          <w:p w14:paraId="7BB19010" w14:textId="77777777" w:rsidR="00C82898" w:rsidRPr="00ED13A8" w:rsidRDefault="00C82898" w:rsidP="00A74BC0">
            <w:pPr>
              <w:numPr>
                <w:ilvl w:val="0"/>
                <w:numId w:val="23"/>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What factors should be considered when choosing professional attire?</w:t>
            </w:r>
          </w:p>
          <w:p w14:paraId="722AF5B3"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520CC5C"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5F0B75D" w14:textId="77777777" w:rsidR="00C82898" w:rsidRDefault="00C82898" w:rsidP="00A74BC0">
            <w:pPr>
              <w:pStyle w:val="ListParagraph"/>
              <w:numPr>
                <w:ilvl w:val="1"/>
                <w:numId w:val="23"/>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064CDAD7" w14:textId="5EB746DF" w:rsidR="00C82898" w:rsidRPr="009C4A1C" w:rsidRDefault="00C82898" w:rsidP="00A74BC0">
            <w:pPr>
              <w:ind w:left="470"/>
              <w:rPr>
                <w:rFonts w:ascii="Times New Roman" w:eastAsia="Times New Roman" w:hAnsi="Times New Roman" w:cs="Times New Roman"/>
                <w:sz w:val="24"/>
                <w:szCs w:val="24"/>
              </w:rPr>
            </w:pPr>
            <w:r w:rsidRPr="009D6373">
              <w:rPr>
                <w:rFonts w:ascii="Times New Roman" w:hAnsi="Times New Roman" w:cs="Times New Roman"/>
                <w:color w:val="444444"/>
                <w:sz w:val="24"/>
                <w:szCs w:val="24"/>
              </w:rPr>
              <w:t>g. Professional ethics and</w:t>
            </w:r>
            <w:r>
              <w:rPr>
                <w:rFonts w:ascii="Times New Roman" w:hAnsi="Times New Roman" w:cs="Times New Roman"/>
                <w:color w:val="444444"/>
                <w:sz w:val="24"/>
                <w:szCs w:val="24"/>
              </w:rPr>
              <w:t xml:space="preserve"> </w:t>
            </w:r>
            <w:r w:rsidRPr="009D6373">
              <w:rPr>
                <w:rFonts w:ascii="Times New Roman" w:hAnsi="Times New Roman" w:cs="Times New Roman"/>
                <w:color w:val="444444"/>
                <w:sz w:val="24"/>
                <w:szCs w:val="24"/>
              </w:rPr>
              <w:t>practices</w:t>
            </w:r>
          </w:p>
        </w:tc>
        <w:tc>
          <w:tcPr>
            <w:tcW w:w="600" w:type="pct"/>
          </w:tcPr>
          <w:p w14:paraId="1DB26856" w14:textId="77777777" w:rsidR="004D0CC2" w:rsidRPr="004D0CC2" w:rsidRDefault="004D0CC2" w:rsidP="004D0CC2">
            <w:pPr>
              <w:tabs>
                <w:tab w:val="left" w:pos="155"/>
              </w:tabs>
              <w:ind w:left="147"/>
              <w:rPr>
                <w:rFonts w:ascii="Times New Roman" w:hAnsi="Times New Roman" w:cs="Times New Roman"/>
                <w:color w:val="444444"/>
                <w:sz w:val="24"/>
                <w:szCs w:val="24"/>
              </w:rPr>
            </w:pPr>
            <w:r w:rsidRPr="004D0CC2">
              <w:rPr>
                <w:rFonts w:ascii="Times New Roman" w:hAnsi="Times New Roman" w:cs="Times New Roman"/>
                <w:color w:val="444444"/>
                <w:sz w:val="24"/>
                <w:szCs w:val="24"/>
              </w:rPr>
              <w:t>Occupational Health and Safety Scrapbook</w:t>
            </w:r>
          </w:p>
          <w:p w14:paraId="78A6BFC6" w14:textId="77777777" w:rsidR="004D0CC2" w:rsidRDefault="004D0CC2" w:rsidP="004D0CC2">
            <w:pPr>
              <w:tabs>
                <w:tab w:val="left" w:pos="155"/>
              </w:tabs>
              <w:ind w:left="147"/>
              <w:rPr>
                <w:rFonts w:ascii="Times New Roman" w:hAnsi="Times New Roman" w:cs="Times New Roman"/>
                <w:color w:val="444444"/>
                <w:sz w:val="24"/>
                <w:szCs w:val="24"/>
              </w:rPr>
            </w:pPr>
          </w:p>
          <w:p w14:paraId="3F3FF22B" w14:textId="630602D0" w:rsidR="00C82898" w:rsidRPr="004D0CC2" w:rsidRDefault="004D0CC2" w:rsidP="004D0CC2">
            <w:pPr>
              <w:tabs>
                <w:tab w:val="left" w:pos="155"/>
              </w:tabs>
              <w:ind w:left="147"/>
              <w:rPr>
                <w:rFonts w:ascii="Times New Roman" w:hAnsi="Times New Roman" w:cs="Times New Roman"/>
                <w:color w:val="444444"/>
                <w:sz w:val="24"/>
                <w:szCs w:val="24"/>
              </w:rPr>
            </w:pPr>
            <w:r w:rsidRPr="004D0CC2">
              <w:rPr>
                <w:rFonts w:ascii="Times New Roman" w:hAnsi="Times New Roman" w:cs="Times New Roman"/>
                <w:color w:val="444444"/>
                <w:sz w:val="24"/>
                <w:szCs w:val="24"/>
              </w:rPr>
              <w:t>Occupational Scrapbook</w:t>
            </w:r>
          </w:p>
        </w:tc>
      </w:tr>
      <w:tr w:rsidR="00C82898" w:rsidRPr="009C4A1C" w14:paraId="01AE843A" w14:textId="133A2F52" w:rsidTr="00C82898">
        <w:tc>
          <w:tcPr>
            <w:tcW w:w="158" w:type="pct"/>
            <w:shd w:val="clear" w:color="auto" w:fill="FFFFFF" w:themeFill="background1"/>
          </w:tcPr>
          <w:p w14:paraId="4B818E12" w14:textId="370E44BE"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13" w:type="pct"/>
            <w:shd w:val="clear" w:color="auto" w:fill="FFFFFF" w:themeFill="background1"/>
            <w:tcMar>
              <w:top w:w="43" w:type="dxa"/>
              <w:left w:w="115" w:type="dxa"/>
              <w:bottom w:w="43" w:type="dxa"/>
              <w:right w:w="115" w:type="dxa"/>
            </w:tcMar>
          </w:tcPr>
          <w:p w14:paraId="39700165"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good </w:t>
            </w:r>
            <w:r w:rsidRPr="008E6467">
              <w:rPr>
                <w:rFonts w:ascii="Times New Roman" w:eastAsia="Times New Roman" w:hAnsi="Times New Roman" w:cs="Times New Roman"/>
                <w:sz w:val="24"/>
                <w:szCs w:val="24"/>
              </w:rPr>
              <w:t xml:space="preserve">posture and physical poise. </w:t>
            </w:r>
          </w:p>
          <w:p w14:paraId="443432DD"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18F24767" w14:textId="77777777" w:rsidR="00C82898" w:rsidRPr="00ED13A8" w:rsidRDefault="00C82898" w:rsidP="00A74BC0">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Demonstration should include</w:t>
            </w:r>
          </w:p>
          <w:p w14:paraId="21A9E761" w14:textId="77777777" w:rsidR="00C82898" w:rsidRPr="00ED13A8" w:rsidRDefault="00C82898" w:rsidP="00A74BC0">
            <w:pPr>
              <w:numPr>
                <w:ilvl w:val="0"/>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conducting oneself in a self-confident manner</w:t>
            </w:r>
          </w:p>
          <w:p w14:paraId="0E1E271E" w14:textId="77777777" w:rsidR="00C82898" w:rsidRPr="00ED13A8" w:rsidRDefault="00C82898" w:rsidP="00A74BC0">
            <w:pPr>
              <w:numPr>
                <w:ilvl w:val="0"/>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using ergonomics</w:t>
            </w:r>
            <w:r>
              <w:rPr>
                <w:rFonts w:ascii="Times New Roman" w:eastAsia="Times New Roman" w:hAnsi="Times New Roman" w:cs="Times New Roman"/>
                <w:sz w:val="24"/>
                <w:szCs w:val="24"/>
              </w:rPr>
              <w:t xml:space="preserve"> to prevent repetitive strain injuries</w:t>
            </w:r>
            <w:r w:rsidRPr="00ED13A8">
              <w:rPr>
                <w:rFonts w:ascii="Times New Roman" w:eastAsia="Times New Roman" w:hAnsi="Times New Roman" w:cs="Times New Roman"/>
                <w:sz w:val="24"/>
                <w:szCs w:val="24"/>
              </w:rPr>
              <w:t xml:space="preserve"> (e.g., proper sitting and standing)</w:t>
            </w:r>
          </w:p>
          <w:p w14:paraId="35CF6A30" w14:textId="77777777" w:rsidR="00C82898" w:rsidRPr="00ED13A8" w:rsidRDefault="00C82898" w:rsidP="00A74BC0">
            <w:pPr>
              <w:numPr>
                <w:ilvl w:val="1"/>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using ergonomically designed implements</w:t>
            </w:r>
          </w:p>
          <w:p w14:paraId="7129876E" w14:textId="77777777" w:rsidR="00C82898" w:rsidRPr="00ED13A8" w:rsidRDefault="00C82898" w:rsidP="00A74BC0">
            <w:pPr>
              <w:numPr>
                <w:ilvl w:val="1"/>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wrists in a straight or neutral position</w:t>
            </w:r>
          </w:p>
          <w:p w14:paraId="613D788D" w14:textId="77777777" w:rsidR="00C82898" w:rsidRPr="00ED13A8" w:rsidRDefault="00C82898" w:rsidP="00A74BC0">
            <w:pPr>
              <w:numPr>
                <w:ilvl w:val="1"/>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keeping back and neck straight</w:t>
            </w:r>
          </w:p>
          <w:p w14:paraId="0E46A127" w14:textId="77777777" w:rsidR="00C82898" w:rsidRPr="00ED13A8" w:rsidRDefault="00C82898" w:rsidP="00A74BC0">
            <w:pPr>
              <w:numPr>
                <w:ilvl w:val="1"/>
                <w:numId w:val="24"/>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adjusting the height of the client's chair.</w:t>
            </w:r>
          </w:p>
          <w:p w14:paraId="21901876"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46A1062C"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A7697E2" w14:textId="77777777" w:rsidR="00C82898" w:rsidRPr="00ED13A8" w:rsidRDefault="00C82898" w:rsidP="00A74BC0">
            <w:pPr>
              <w:numPr>
                <w:ilvl w:val="0"/>
                <w:numId w:val="2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good posture important?</w:t>
            </w:r>
          </w:p>
          <w:p w14:paraId="22AD8109" w14:textId="77777777" w:rsidR="00C82898" w:rsidRPr="00ED13A8" w:rsidRDefault="00C82898" w:rsidP="00A74BC0">
            <w:pPr>
              <w:numPr>
                <w:ilvl w:val="0"/>
                <w:numId w:val="2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the </w:t>
            </w:r>
            <w:r>
              <w:rPr>
                <w:rFonts w:ascii="Times New Roman" w:eastAsia="Times New Roman" w:hAnsi="Times New Roman" w:cs="Times New Roman"/>
                <w:sz w:val="24"/>
                <w:szCs w:val="24"/>
              </w:rPr>
              <w:t>poor</w:t>
            </w:r>
            <w:r w:rsidRPr="00ED13A8">
              <w:rPr>
                <w:rFonts w:ascii="Times New Roman" w:eastAsia="Times New Roman" w:hAnsi="Times New Roman" w:cs="Times New Roman"/>
                <w:sz w:val="24"/>
                <w:szCs w:val="24"/>
              </w:rPr>
              <w:t xml:space="preserve"> posture?</w:t>
            </w:r>
          </w:p>
          <w:p w14:paraId="753BF821" w14:textId="77777777" w:rsidR="00C82898" w:rsidRPr="00ED13A8" w:rsidRDefault="00C82898" w:rsidP="00A74BC0">
            <w:pPr>
              <w:numPr>
                <w:ilvl w:val="0"/>
                <w:numId w:val="25"/>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Why is physical poise important when dealing with clients?</w:t>
            </w:r>
          </w:p>
          <w:p w14:paraId="300727FB"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1D959C1B"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18AAFD3B" w14:textId="77777777" w:rsidR="00C82898" w:rsidRDefault="00C82898">
            <w:pPr>
              <w:pStyle w:val="ListParagraph"/>
              <w:numPr>
                <w:ilvl w:val="1"/>
                <w:numId w:val="241"/>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72C181FE" w14:textId="77777777" w:rsidR="00C82898" w:rsidRDefault="00C82898" w:rsidP="00A74BC0">
            <w:pPr>
              <w:ind w:left="740" w:hanging="270"/>
              <w:rPr>
                <w:rFonts w:ascii="Times New Roman" w:hAnsi="Times New Roman" w:cs="Times New Roman"/>
                <w:color w:val="444444"/>
                <w:sz w:val="24"/>
                <w:szCs w:val="24"/>
              </w:rPr>
            </w:pPr>
            <w:r w:rsidRPr="009D6373">
              <w:rPr>
                <w:rFonts w:ascii="Times New Roman" w:hAnsi="Times New Roman" w:cs="Times New Roman"/>
                <w:color w:val="444444"/>
                <w:sz w:val="24"/>
                <w:szCs w:val="24"/>
              </w:rPr>
              <w:t>g. Professional ethics and practices</w:t>
            </w:r>
          </w:p>
          <w:p w14:paraId="7215041D" w14:textId="77777777" w:rsidR="00C82898" w:rsidRDefault="00C82898" w:rsidP="00A74BC0">
            <w:pPr>
              <w:rPr>
                <w:rFonts w:ascii="Times New Roman" w:hAnsi="Times New Roman" w:cs="Times New Roman"/>
                <w:color w:val="444444"/>
                <w:sz w:val="24"/>
                <w:szCs w:val="24"/>
              </w:rPr>
            </w:pPr>
          </w:p>
          <w:p w14:paraId="0F927C12" w14:textId="0200C1BC" w:rsidR="00C82898" w:rsidRPr="00A74BC0" w:rsidRDefault="00C82898">
            <w:pPr>
              <w:pStyle w:val="ListParagraph"/>
              <w:numPr>
                <w:ilvl w:val="0"/>
                <w:numId w:val="250"/>
              </w:numPr>
              <w:rPr>
                <w:rFonts w:ascii="Times New Roman" w:eastAsia="Times New Roman" w:hAnsi="Times New Roman" w:cs="Times New Roman"/>
                <w:sz w:val="24"/>
                <w:szCs w:val="24"/>
              </w:rPr>
            </w:pPr>
            <w:r w:rsidRPr="00A74BC0">
              <w:rPr>
                <w:rFonts w:ascii="Times New Roman" w:hAnsi="Times New Roman" w:cs="Times New Roman"/>
                <w:color w:val="444444"/>
                <w:sz w:val="24"/>
                <w:szCs w:val="24"/>
              </w:rPr>
              <w:t>Exam Domain I.B</w:t>
            </w:r>
          </w:p>
        </w:tc>
        <w:tc>
          <w:tcPr>
            <w:tcW w:w="600" w:type="pct"/>
          </w:tcPr>
          <w:p w14:paraId="77601961" w14:textId="77777777" w:rsidR="004D0CC2" w:rsidRPr="004D0CC2" w:rsidRDefault="004D0CC2" w:rsidP="004D0CC2">
            <w:pPr>
              <w:tabs>
                <w:tab w:val="left" w:pos="155"/>
              </w:tabs>
              <w:ind w:left="147"/>
              <w:rPr>
                <w:rFonts w:ascii="Times New Roman" w:hAnsi="Times New Roman" w:cs="Times New Roman"/>
                <w:color w:val="444444"/>
                <w:sz w:val="24"/>
                <w:szCs w:val="24"/>
              </w:rPr>
            </w:pPr>
            <w:r w:rsidRPr="004D0CC2">
              <w:rPr>
                <w:rFonts w:ascii="Times New Roman" w:hAnsi="Times New Roman" w:cs="Times New Roman"/>
                <w:color w:val="444444"/>
                <w:sz w:val="24"/>
                <w:szCs w:val="24"/>
              </w:rPr>
              <w:t>Occupational Health and Safety Scrapbook</w:t>
            </w:r>
          </w:p>
          <w:p w14:paraId="4FFE46B4" w14:textId="77777777" w:rsidR="004D0CC2" w:rsidRDefault="004D0CC2" w:rsidP="004D0CC2">
            <w:pPr>
              <w:tabs>
                <w:tab w:val="left" w:pos="155"/>
              </w:tabs>
              <w:ind w:left="147"/>
              <w:rPr>
                <w:rFonts w:ascii="Times New Roman" w:hAnsi="Times New Roman" w:cs="Times New Roman"/>
                <w:color w:val="444444"/>
                <w:sz w:val="24"/>
                <w:szCs w:val="24"/>
              </w:rPr>
            </w:pPr>
          </w:p>
          <w:p w14:paraId="3A360C25" w14:textId="5FF83461" w:rsidR="00C82898" w:rsidRPr="004D0CC2" w:rsidRDefault="004D0CC2" w:rsidP="004D0CC2">
            <w:pPr>
              <w:tabs>
                <w:tab w:val="left" w:pos="155"/>
              </w:tabs>
              <w:ind w:left="147"/>
              <w:rPr>
                <w:rFonts w:ascii="Times New Roman" w:hAnsi="Times New Roman" w:cs="Times New Roman"/>
                <w:color w:val="444444"/>
                <w:sz w:val="24"/>
                <w:szCs w:val="24"/>
              </w:rPr>
            </w:pPr>
            <w:r w:rsidRPr="004D0CC2">
              <w:rPr>
                <w:rFonts w:ascii="Times New Roman" w:hAnsi="Times New Roman" w:cs="Times New Roman"/>
                <w:color w:val="444444"/>
                <w:sz w:val="24"/>
                <w:szCs w:val="24"/>
              </w:rPr>
              <w:t>Occupational Scrapbook</w:t>
            </w:r>
          </w:p>
        </w:tc>
      </w:tr>
      <w:tr w:rsidR="00C82898" w:rsidRPr="009C4A1C" w14:paraId="0E69270D" w14:textId="467CB97D" w:rsidTr="00C82898">
        <w:tc>
          <w:tcPr>
            <w:tcW w:w="158" w:type="pct"/>
            <w:shd w:val="clear" w:color="auto" w:fill="FFFFFF" w:themeFill="background1"/>
          </w:tcPr>
          <w:p w14:paraId="5F4F6112" w14:textId="45D85769"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13" w:type="pct"/>
            <w:shd w:val="clear" w:color="auto" w:fill="FFFFFF" w:themeFill="background1"/>
            <w:tcMar>
              <w:top w:w="43" w:type="dxa"/>
              <w:left w:w="115" w:type="dxa"/>
              <w:bottom w:w="43" w:type="dxa"/>
              <w:right w:w="115" w:type="dxa"/>
            </w:tcMar>
          </w:tcPr>
          <w:p w14:paraId="179E2D04"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Follow practices and procedures related to workplace ethics. </w:t>
            </w:r>
          </w:p>
          <w:p w14:paraId="034BE0C2"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2A31AC13" w14:textId="77777777" w:rsidR="00C82898" w:rsidRPr="00ED13A8" w:rsidRDefault="00C82898" w:rsidP="00A74BC0">
            <w:p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Following practices and procedures should include</w:t>
            </w:r>
          </w:p>
          <w:p w14:paraId="4EA32287" w14:textId="735AD2B8" w:rsidR="00C82898" w:rsidRPr="00ED13A8" w:rsidRDefault="00C82898" w:rsidP="00A74BC0">
            <w:pPr>
              <w:numPr>
                <w:ilvl w:val="0"/>
                <w:numId w:val="2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demonstrating professional standards of conduct when working with others in </w:t>
            </w:r>
            <w:r>
              <w:rPr>
                <w:rFonts w:ascii="Times New Roman" w:eastAsia="Times New Roman" w:hAnsi="Times New Roman" w:cs="Times New Roman"/>
                <w:sz w:val="24"/>
                <w:szCs w:val="24"/>
              </w:rPr>
              <w:t xml:space="preserve">the </w:t>
            </w:r>
            <w:r w:rsidRPr="00ED13A8">
              <w:rPr>
                <w:rFonts w:ascii="Times New Roman" w:eastAsia="Times New Roman" w:hAnsi="Times New Roman" w:cs="Times New Roman"/>
                <w:sz w:val="24"/>
                <w:szCs w:val="24"/>
              </w:rPr>
              <w:t>classroom and salon settings</w:t>
            </w:r>
          </w:p>
          <w:p w14:paraId="637075C6" w14:textId="77777777" w:rsidR="00C82898" w:rsidRPr="00ED13A8" w:rsidRDefault="00C82898" w:rsidP="00A74BC0">
            <w:pPr>
              <w:numPr>
                <w:ilvl w:val="0"/>
                <w:numId w:val="26"/>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displaying integrity, honesty, and </w:t>
            </w:r>
            <w:r>
              <w:rPr>
                <w:rFonts w:ascii="Times New Roman" w:eastAsia="Times New Roman" w:hAnsi="Times New Roman" w:cs="Times New Roman"/>
                <w:sz w:val="24"/>
                <w:szCs w:val="24"/>
              </w:rPr>
              <w:t>respect</w:t>
            </w:r>
            <w:r w:rsidRPr="00ED13A8">
              <w:rPr>
                <w:rFonts w:ascii="Times New Roman" w:eastAsia="Times New Roman" w:hAnsi="Times New Roman" w:cs="Times New Roman"/>
                <w:sz w:val="24"/>
                <w:szCs w:val="24"/>
              </w:rPr>
              <w:t xml:space="preserve"> at all times while interacting with others.</w:t>
            </w:r>
          </w:p>
          <w:p w14:paraId="10FA3790"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6C6319DF"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0E48443" w14:textId="77777777" w:rsidR="00C82898" w:rsidRPr="00ED13A8" w:rsidRDefault="00C82898" w:rsidP="00A74BC0">
            <w:pPr>
              <w:numPr>
                <w:ilvl w:val="0"/>
                <w:numId w:val="27"/>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Why </w:t>
            </w:r>
            <w:r>
              <w:rPr>
                <w:rFonts w:ascii="Times New Roman" w:eastAsia="Times New Roman" w:hAnsi="Times New Roman" w:cs="Times New Roman"/>
                <w:sz w:val="24"/>
                <w:szCs w:val="24"/>
              </w:rPr>
              <w:t>is</w:t>
            </w:r>
            <w:r w:rsidRPr="00ED13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ED13A8">
              <w:rPr>
                <w:rFonts w:ascii="Times New Roman" w:eastAsia="Times New Roman" w:hAnsi="Times New Roman" w:cs="Times New Roman"/>
                <w:sz w:val="24"/>
                <w:szCs w:val="24"/>
              </w:rPr>
              <w:t>good work ethic important to career success?</w:t>
            </w:r>
          </w:p>
          <w:p w14:paraId="49B2C8BE" w14:textId="77777777" w:rsidR="00C82898" w:rsidRPr="00ED13A8" w:rsidRDefault="00C82898" w:rsidP="00A74BC0">
            <w:pPr>
              <w:numPr>
                <w:ilvl w:val="0"/>
                <w:numId w:val="27"/>
              </w:numPr>
              <w:spacing w:before="100" w:beforeAutospacing="1" w:after="100" w:afterAutospacing="1"/>
              <w:rPr>
                <w:rFonts w:ascii="Times New Roman" w:eastAsia="Times New Roman" w:hAnsi="Times New Roman" w:cs="Times New Roman"/>
                <w:sz w:val="24"/>
                <w:szCs w:val="24"/>
              </w:rPr>
            </w:pPr>
            <w:r w:rsidRPr="00ED13A8">
              <w:rPr>
                <w:rFonts w:ascii="Times New Roman" w:eastAsia="Times New Roman" w:hAnsi="Times New Roman" w:cs="Times New Roman"/>
                <w:sz w:val="24"/>
                <w:szCs w:val="24"/>
              </w:rPr>
              <w:t xml:space="preserve">What consequences may arise from an employee's lack of integrity and honesty? </w:t>
            </w:r>
          </w:p>
          <w:p w14:paraId="6A3254EC"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27F0C8C3" w14:textId="6ACC0906"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11.LU, 12.LU</w:t>
            </w:r>
          </w:p>
        </w:tc>
        <w:tc>
          <w:tcPr>
            <w:tcW w:w="649" w:type="pct"/>
          </w:tcPr>
          <w:p w14:paraId="30830984" w14:textId="77777777" w:rsidR="00C82898" w:rsidRDefault="00C82898">
            <w:pPr>
              <w:pStyle w:val="ListParagraph"/>
              <w:numPr>
                <w:ilvl w:val="1"/>
                <w:numId w:val="158"/>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2E10DACE"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57A6E01C"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5B52B150" w14:textId="37F072C1" w:rsidR="00C82898" w:rsidRPr="009C4A1C" w:rsidRDefault="00C82898" w:rsidP="00A74BC0">
            <w:pPr>
              <w:ind w:left="470"/>
              <w:rPr>
                <w:rFonts w:ascii="Times New Roman" w:eastAsia="Times New Roman" w:hAnsi="Times New Roman" w:cs="Times New Roman"/>
                <w:sz w:val="24"/>
                <w:szCs w:val="24"/>
              </w:rPr>
            </w:pPr>
            <w:r w:rsidRPr="009D6373">
              <w:rPr>
                <w:rFonts w:ascii="Times New Roman" w:hAnsi="Times New Roman" w:cs="Times New Roman"/>
                <w:color w:val="444444"/>
                <w:sz w:val="24"/>
                <w:szCs w:val="24"/>
              </w:rPr>
              <w:t>g. Professional ethics and practices</w:t>
            </w:r>
          </w:p>
        </w:tc>
        <w:tc>
          <w:tcPr>
            <w:tcW w:w="600" w:type="pct"/>
          </w:tcPr>
          <w:p w14:paraId="10B89740" w14:textId="77777777" w:rsidR="004D0CC2" w:rsidRDefault="004D0CC2" w:rsidP="004D0CC2">
            <w:pPr>
              <w:pStyle w:val="sectbi"/>
              <w:spacing w:after="0"/>
              <w:ind w:left="240"/>
              <w:textAlignment w:val="baseline"/>
              <w:rPr>
                <w:color w:val="444444"/>
              </w:rPr>
            </w:pPr>
            <w:r w:rsidRPr="00D857CC">
              <w:rPr>
                <w:color w:val="444444"/>
              </w:rPr>
              <w:t xml:space="preserve">Occupational Health and Safety </w:t>
            </w:r>
            <w:r>
              <w:rPr>
                <w:color w:val="444444"/>
              </w:rPr>
              <w:t>S</w:t>
            </w:r>
            <w:r w:rsidRPr="00D857CC">
              <w:rPr>
                <w:color w:val="444444"/>
              </w:rPr>
              <w:t>crapbook</w:t>
            </w:r>
          </w:p>
          <w:p w14:paraId="39E4C647" w14:textId="77777777" w:rsidR="00C82898" w:rsidRPr="004D0CC2" w:rsidRDefault="00C82898" w:rsidP="004D0CC2">
            <w:pPr>
              <w:tabs>
                <w:tab w:val="left" w:pos="155"/>
              </w:tabs>
              <w:rPr>
                <w:rFonts w:ascii="Times New Roman" w:hAnsi="Times New Roman" w:cs="Times New Roman"/>
                <w:color w:val="444444"/>
                <w:sz w:val="24"/>
                <w:szCs w:val="24"/>
              </w:rPr>
            </w:pPr>
          </w:p>
        </w:tc>
      </w:tr>
      <w:tr w:rsidR="00C82898" w:rsidRPr="009C4A1C" w14:paraId="0EE7FAD3" w14:textId="189771C7" w:rsidTr="00C82898">
        <w:tc>
          <w:tcPr>
            <w:tcW w:w="158" w:type="pct"/>
            <w:shd w:val="clear" w:color="auto" w:fill="FFFFFF" w:themeFill="background1"/>
          </w:tcPr>
          <w:p w14:paraId="6F7D2E08" w14:textId="553A4708"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13" w:type="pct"/>
            <w:shd w:val="clear" w:color="auto" w:fill="FFFFFF" w:themeFill="background1"/>
            <w:tcMar>
              <w:top w:w="43" w:type="dxa"/>
              <w:left w:w="115" w:type="dxa"/>
              <w:bottom w:w="43" w:type="dxa"/>
              <w:right w:w="115" w:type="dxa"/>
            </w:tcMar>
          </w:tcPr>
          <w:p w14:paraId="305BD029" w14:textId="37C3DA25"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Demonstrate the ability to perform state board skills in the allotted time. </w:t>
            </w:r>
          </w:p>
        </w:tc>
        <w:tc>
          <w:tcPr>
            <w:tcW w:w="1100" w:type="pct"/>
          </w:tcPr>
          <w:p w14:paraId="6F9487EB" w14:textId="77777777" w:rsidR="00C82898" w:rsidRDefault="00C82898" w:rsidP="00A74BC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Demonstration should include finishing each state board skill in the allotted time. </w:t>
            </w:r>
          </w:p>
          <w:p w14:paraId="302F3157" w14:textId="77777777" w:rsidR="00C82898" w:rsidRDefault="00C82898" w:rsidP="00A74BC0">
            <w:pPr>
              <w:spacing w:before="100" w:beforeAutospacing="1" w:after="100" w:afterAutospacing="1"/>
              <w:rPr>
                <w:rFonts w:ascii="Times New Roman" w:eastAsia="Times New Roman" w:hAnsi="Times New Roman" w:cs="Times New Roman"/>
                <w:b/>
                <w:bCs/>
                <w:sz w:val="24"/>
                <w:szCs w:val="24"/>
              </w:rPr>
            </w:pPr>
            <w:r w:rsidRPr="00355269">
              <w:rPr>
                <w:rFonts w:ascii="Times New Roman" w:eastAsia="Times New Roman" w:hAnsi="Times New Roman" w:cs="Times New Roman"/>
                <w:b/>
                <w:bCs/>
                <w:sz w:val="24"/>
                <w:szCs w:val="24"/>
              </w:rPr>
              <w:t>Teacher Resources:</w:t>
            </w:r>
          </w:p>
          <w:p w14:paraId="6EF1B9F9" w14:textId="77777777" w:rsidR="00C82898" w:rsidRPr="00A74BC0" w:rsidRDefault="00C82898">
            <w:pPr>
              <w:pStyle w:val="ListParagraph"/>
              <w:numPr>
                <w:ilvl w:val="0"/>
                <w:numId w:val="243"/>
              </w:numPr>
              <w:spacing w:after="36" w:line="288" w:lineRule="atLeast"/>
              <w:textAlignment w:val="baseline"/>
              <w:outlineLvl w:val="1"/>
              <w:rPr>
                <w:rFonts w:ascii="Times New Roman" w:eastAsia="Times New Roman" w:hAnsi="Times New Roman" w:cs="Times New Roman"/>
                <w:sz w:val="24"/>
                <w:szCs w:val="24"/>
              </w:rPr>
            </w:pPr>
            <w:hyperlink r:id="rId18" w:history="1">
              <w:r w:rsidRPr="00355269">
                <w:rPr>
                  <w:rStyle w:val="Hyperlink"/>
                  <w:rFonts w:ascii="Times New Roman" w:hAnsi="Times New Roman"/>
                  <w:sz w:val="24"/>
                  <w:szCs w:val="24"/>
                </w:rPr>
                <w:t>18VAC41-20-210. Curriculum requirements</w:t>
              </w:r>
            </w:hyperlink>
          </w:p>
          <w:p w14:paraId="4D4D740F" w14:textId="7B18513E" w:rsidR="00C82898" w:rsidRPr="009C4A1C" w:rsidRDefault="00C82898">
            <w:pPr>
              <w:pStyle w:val="ListParagraph"/>
              <w:numPr>
                <w:ilvl w:val="0"/>
                <w:numId w:val="243"/>
              </w:numPr>
              <w:spacing w:after="36" w:line="288" w:lineRule="atLeast"/>
              <w:textAlignment w:val="baseline"/>
              <w:outlineLvl w:val="1"/>
              <w:rPr>
                <w:rFonts w:ascii="Times New Roman" w:eastAsia="Times New Roman" w:hAnsi="Times New Roman" w:cs="Times New Roman"/>
                <w:sz w:val="24"/>
                <w:szCs w:val="24"/>
              </w:rPr>
            </w:pPr>
            <w:hyperlink r:id="rId19" w:history="1">
              <w:r w:rsidRPr="00355269">
                <w:rPr>
                  <w:rStyle w:val="Hyperlink"/>
                  <w:rFonts w:ascii="Times New Roman" w:hAnsi="Times New Roman" w:cs="Times New Roman"/>
                  <w:sz w:val="24"/>
                  <w:szCs w:val="24"/>
                </w:rPr>
                <w:t>Virginia Department of Professional and Occupational Regulation Board for Barbers and Cosmetology Candidate Information Bulletin</w:t>
              </w:r>
            </w:hyperlink>
          </w:p>
        </w:tc>
        <w:tc>
          <w:tcPr>
            <w:tcW w:w="1106" w:type="pct"/>
          </w:tcPr>
          <w:p w14:paraId="6DFBBBB9" w14:textId="77777777" w:rsidR="00C82898" w:rsidRPr="0084059C" w:rsidRDefault="00C82898" w:rsidP="00A74BC0">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4FF7D214" w14:textId="77777777" w:rsidR="00C82898" w:rsidRDefault="00C82898">
            <w:pPr>
              <w:pStyle w:val="ListParagraph"/>
              <w:numPr>
                <w:ilvl w:val="0"/>
                <w:numId w:val="156"/>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is the purpose of being able to perform state board skills in an allotted time?</w:t>
            </w:r>
          </w:p>
          <w:p w14:paraId="2F6A4203" w14:textId="084B6895" w:rsidR="00C82898" w:rsidRPr="00A74BC0" w:rsidRDefault="00C82898">
            <w:pPr>
              <w:pStyle w:val="ListParagraph"/>
              <w:numPr>
                <w:ilvl w:val="0"/>
                <w:numId w:val="1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skills must be demonstrated in the practical exam?</w:t>
            </w:r>
          </w:p>
        </w:tc>
        <w:tc>
          <w:tcPr>
            <w:tcW w:w="673" w:type="pct"/>
          </w:tcPr>
          <w:p w14:paraId="1A732969" w14:textId="34AE57CD"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1F6B17F6" w14:textId="77777777" w:rsidR="00C82898" w:rsidRDefault="00C82898">
            <w:pPr>
              <w:pStyle w:val="ListParagraph"/>
              <w:numPr>
                <w:ilvl w:val="1"/>
                <w:numId w:val="159"/>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6A82EC97" w14:textId="77777777" w:rsidR="00C82898" w:rsidRDefault="00C82898" w:rsidP="00A74BC0">
            <w:pPr>
              <w:ind w:left="470"/>
              <w:rPr>
                <w:rFonts w:ascii="Times New Roman" w:hAnsi="Times New Roman" w:cs="Times New Roman"/>
                <w:color w:val="444444"/>
                <w:sz w:val="24"/>
                <w:szCs w:val="24"/>
              </w:rPr>
            </w:pPr>
            <w:r>
              <w:rPr>
                <w:rFonts w:ascii="Times New Roman" w:hAnsi="Times New Roman" w:cs="Times New Roman"/>
                <w:color w:val="444444"/>
                <w:sz w:val="24"/>
                <w:szCs w:val="24"/>
              </w:rPr>
              <w:t>a. School policies</w:t>
            </w:r>
          </w:p>
          <w:p w14:paraId="4F085D16"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38160BA8" w14:textId="77777777" w:rsidR="004D0CC2" w:rsidRPr="004D0CC2" w:rsidRDefault="004D0CC2" w:rsidP="004D0CC2">
            <w:pPr>
              <w:tabs>
                <w:tab w:val="left" w:pos="155"/>
              </w:tabs>
              <w:rPr>
                <w:rFonts w:ascii="Times New Roman" w:hAnsi="Times New Roman" w:cs="Times New Roman"/>
                <w:color w:val="444444"/>
                <w:sz w:val="24"/>
                <w:szCs w:val="24"/>
              </w:rPr>
            </w:pPr>
            <w:r w:rsidRPr="004D0CC2">
              <w:rPr>
                <w:rFonts w:ascii="Times New Roman" w:hAnsi="Times New Roman" w:cs="Times New Roman"/>
                <w:color w:val="444444"/>
                <w:sz w:val="24"/>
                <w:szCs w:val="24"/>
              </w:rPr>
              <w:t>Joe Demo A</w:t>
            </w:r>
          </w:p>
          <w:p w14:paraId="40CA06B2" w14:textId="77777777" w:rsidR="004D0CC2" w:rsidRPr="004D0CC2" w:rsidRDefault="004D0CC2" w:rsidP="004D0CC2">
            <w:pPr>
              <w:tabs>
                <w:tab w:val="left" w:pos="155"/>
              </w:tabs>
              <w:rPr>
                <w:rFonts w:ascii="Times New Roman" w:hAnsi="Times New Roman" w:cs="Times New Roman"/>
                <w:color w:val="444444"/>
                <w:sz w:val="24"/>
                <w:szCs w:val="24"/>
              </w:rPr>
            </w:pPr>
          </w:p>
          <w:p w14:paraId="04F4ACEC" w14:textId="216FAC43" w:rsidR="00C82898" w:rsidRPr="004D0CC2" w:rsidRDefault="004D0CC2" w:rsidP="004D0CC2">
            <w:pPr>
              <w:tabs>
                <w:tab w:val="left" w:pos="155"/>
              </w:tabs>
              <w:rPr>
                <w:rFonts w:ascii="Times New Roman" w:hAnsi="Times New Roman" w:cs="Times New Roman"/>
                <w:color w:val="444444"/>
                <w:sz w:val="24"/>
                <w:szCs w:val="24"/>
              </w:rPr>
            </w:pPr>
            <w:r w:rsidRPr="004D0CC2">
              <w:rPr>
                <w:rFonts w:ascii="Times New Roman" w:hAnsi="Times New Roman" w:cs="Times New Roman"/>
                <w:color w:val="444444"/>
                <w:sz w:val="24"/>
                <w:szCs w:val="24"/>
              </w:rPr>
              <w:t>CTE Educator</w:t>
            </w:r>
          </w:p>
        </w:tc>
      </w:tr>
      <w:tr w:rsidR="00C82898" w:rsidRPr="009C4A1C" w14:paraId="3FBE14BB" w14:textId="399A941B" w:rsidTr="00C82898">
        <w:tc>
          <w:tcPr>
            <w:tcW w:w="158" w:type="pct"/>
            <w:shd w:val="clear" w:color="auto" w:fill="D0CECE" w:themeFill="background2" w:themeFillShade="E6"/>
          </w:tcPr>
          <w:p w14:paraId="4F32AD18"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6627567F" w14:textId="15AA7B48" w:rsidR="00C82898" w:rsidRPr="009C4A1C" w:rsidRDefault="00C82898" w:rsidP="00A74BC0">
            <w:pPr>
              <w:rPr>
                <w:rFonts w:ascii="Times New Roman" w:eastAsia="Times New Roman" w:hAnsi="Times New Roman" w:cs="Times New Roman"/>
                <w:sz w:val="24"/>
                <w:szCs w:val="24"/>
              </w:rPr>
            </w:pPr>
            <w:r w:rsidRPr="0058471D">
              <w:rPr>
                <w:rFonts w:ascii="Times New Roman" w:eastAsia="Times New Roman" w:hAnsi="Times New Roman" w:cs="Times New Roman"/>
                <w:b/>
                <w:bCs/>
                <w:sz w:val="24"/>
                <w:szCs w:val="24"/>
              </w:rPr>
              <w:t>Gathering Client History</w:t>
            </w:r>
          </w:p>
        </w:tc>
        <w:tc>
          <w:tcPr>
            <w:tcW w:w="1100" w:type="pct"/>
            <w:shd w:val="clear" w:color="auto" w:fill="D0CECE" w:themeFill="background2" w:themeFillShade="E6"/>
          </w:tcPr>
          <w:p w14:paraId="0E2E2BBE" w14:textId="77777777" w:rsidR="00C82898" w:rsidRPr="00A74BC0" w:rsidRDefault="00C82898" w:rsidP="00A74BC0"/>
        </w:tc>
        <w:tc>
          <w:tcPr>
            <w:tcW w:w="1106" w:type="pct"/>
            <w:shd w:val="clear" w:color="auto" w:fill="D0CECE" w:themeFill="background2" w:themeFillShade="E6"/>
            <w:vAlign w:val="center"/>
          </w:tcPr>
          <w:p w14:paraId="1C50D731"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645C2AFF"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C9C9C9" w:themeFill="accent3" w:themeFillTint="99"/>
          </w:tcPr>
          <w:p w14:paraId="3EEA5B51"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C9C9C9" w:themeFill="accent3" w:themeFillTint="99"/>
          </w:tcPr>
          <w:p w14:paraId="7A309663"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0A72CB0" w14:textId="35065837" w:rsidTr="00C82898">
        <w:tc>
          <w:tcPr>
            <w:tcW w:w="158" w:type="pct"/>
            <w:shd w:val="clear" w:color="auto" w:fill="FFFFFF" w:themeFill="background1"/>
          </w:tcPr>
          <w:p w14:paraId="2F5EB81E" w14:textId="13F7C9FC"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13" w:type="pct"/>
            <w:shd w:val="clear" w:color="auto" w:fill="FFFFFF" w:themeFill="background1"/>
            <w:tcMar>
              <w:top w:w="43" w:type="dxa"/>
              <w:left w:w="115" w:type="dxa"/>
              <w:bottom w:w="43" w:type="dxa"/>
              <w:right w:w="115" w:type="dxa"/>
            </w:tcMar>
          </w:tcPr>
          <w:p w14:paraId="240C83F8" w14:textId="77777777"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Record</w:t>
            </w:r>
            <w:r w:rsidRPr="008E64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8E6467">
              <w:rPr>
                <w:rFonts w:ascii="Times New Roman" w:eastAsia="Times New Roman" w:hAnsi="Times New Roman" w:cs="Times New Roman"/>
                <w:sz w:val="24"/>
                <w:szCs w:val="24"/>
              </w:rPr>
              <w:t xml:space="preserve">client's personal </w:t>
            </w:r>
            <w:r>
              <w:rPr>
                <w:rFonts w:ascii="Times New Roman" w:eastAsia="Times New Roman" w:hAnsi="Times New Roman" w:cs="Times New Roman"/>
                <w:sz w:val="24"/>
                <w:szCs w:val="24"/>
              </w:rPr>
              <w:t xml:space="preserve">and medical </w:t>
            </w:r>
            <w:r w:rsidRPr="008E6467">
              <w:rPr>
                <w:rFonts w:ascii="Times New Roman" w:eastAsia="Times New Roman" w:hAnsi="Times New Roman" w:cs="Times New Roman"/>
                <w:sz w:val="24"/>
                <w:szCs w:val="24"/>
              </w:rPr>
              <w:t xml:space="preserve">information. </w:t>
            </w:r>
          </w:p>
          <w:p w14:paraId="0F2F7625" w14:textId="77777777" w:rsidR="00C82898" w:rsidRDefault="00C82898" w:rsidP="00A74BC0">
            <w:pPr>
              <w:rPr>
                <w:rFonts w:ascii="Times New Roman" w:eastAsia="Times New Roman" w:hAnsi="Times New Roman" w:cs="Times New Roman"/>
                <w:sz w:val="24"/>
                <w:szCs w:val="24"/>
              </w:rPr>
            </w:pPr>
          </w:p>
          <w:p w14:paraId="5FCA3349"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2AD433FF" w14:textId="77777777" w:rsidR="00C82898" w:rsidRPr="005E16F2" w:rsidRDefault="00C82898" w:rsidP="00A74BC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Recording</w:t>
            </w:r>
            <w:r w:rsidRPr="005E16F2">
              <w:rPr>
                <w:rFonts w:ascii="Times New Roman" w:eastAsia="Times New Roman" w:hAnsi="Times New Roman" w:cs="Times New Roman"/>
                <w:sz w:val="24"/>
                <w:szCs w:val="24"/>
              </w:rPr>
              <w:t xml:space="preserve"> should include</w:t>
            </w:r>
          </w:p>
          <w:p w14:paraId="29DB8D36" w14:textId="77777777" w:rsidR="00C82898" w:rsidRPr="005E16F2" w:rsidRDefault="00C82898">
            <w:pPr>
              <w:numPr>
                <w:ilvl w:val="0"/>
                <w:numId w:val="1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5E16F2">
              <w:rPr>
                <w:rFonts w:ascii="Times New Roman" w:eastAsia="Times New Roman" w:hAnsi="Times New Roman" w:cs="Times New Roman"/>
                <w:sz w:val="24"/>
                <w:szCs w:val="24"/>
              </w:rPr>
              <w:t>client's name, address, email, and phone number</w:t>
            </w:r>
          </w:p>
          <w:p w14:paraId="66C526B5" w14:textId="77777777" w:rsidR="00C82898" w:rsidRDefault="00C82898">
            <w:pPr>
              <w:numPr>
                <w:ilvl w:val="0"/>
                <w:numId w:val="1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5E16F2">
              <w:rPr>
                <w:rFonts w:ascii="Times New Roman" w:eastAsia="Times New Roman" w:hAnsi="Times New Roman" w:cs="Times New Roman"/>
                <w:sz w:val="24"/>
                <w:szCs w:val="24"/>
              </w:rPr>
              <w:t>client's lifestyle (e.g., athletic, professional consultant, daycare teacher, stay-at-home mom)</w:t>
            </w:r>
          </w:p>
          <w:p w14:paraId="346AE2A5" w14:textId="77777777" w:rsidR="00C82898" w:rsidRPr="00267A74" w:rsidRDefault="00C82898">
            <w:pPr>
              <w:numPr>
                <w:ilvl w:val="0"/>
                <w:numId w:val="14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267A74">
              <w:rPr>
                <w:rFonts w:ascii="Times New Roman" w:eastAsia="Times New Roman" w:hAnsi="Times New Roman" w:cs="Times New Roman"/>
                <w:sz w:val="24"/>
                <w:szCs w:val="24"/>
              </w:rPr>
              <w:t>service history (e.g., box color, relaxers, keratin)</w:t>
            </w:r>
          </w:p>
          <w:p w14:paraId="03859535" w14:textId="77777777" w:rsidR="00C82898" w:rsidRPr="005E16F2" w:rsidRDefault="00C82898">
            <w:pPr>
              <w:numPr>
                <w:ilvl w:val="0"/>
                <w:numId w:val="143"/>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history of allergies and reactions to products</w:t>
            </w:r>
          </w:p>
          <w:p w14:paraId="36B9CDBF" w14:textId="77777777" w:rsidR="00C82898" w:rsidRPr="005E16F2" w:rsidRDefault="00C82898">
            <w:pPr>
              <w:numPr>
                <w:ilvl w:val="0"/>
                <w:numId w:val="143"/>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pertinent medical history (e.g., high blood pressure, allergies</w:t>
            </w:r>
            <w:r>
              <w:rPr>
                <w:rFonts w:ascii="Times New Roman" w:eastAsia="Times New Roman" w:hAnsi="Times New Roman" w:cs="Times New Roman"/>
                <w:sz w:val="24"/>
                <w:szCs w:val="24"/>
              </w:rPr>
              <w:t>, medication</w:t>
            </w:r>
            <w:r w:rsidRPr="005E16F2">
              <w:rPr>
                <w:rFonts w:ascii="Times New Roman" w:eastAsia="Times New Roman" w:hAnsi="Times New Roman" w:cs="Times New Roman"/>
                <w:sz w:val="24"/>
                <w:szCs w:val="24"/>
              </w:rPr>
              <w:t>).</w:t>
            </w:r>
          </w:p>
          <w:p w14:paraId="6B1E4FE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116FAC5"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99F1E00" w14:textId="77777777" w:rsidR="00C82898" w:rsidRPr="005E16F2"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What should one do with the information that is gathered during the client's consultation?</w:t>
            </w:r>
          </w:p>
          <w:p w14:paraId="284EB5F3" w14:textId="77777777" w:rsidR="00C82898"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record the results of the service?</w:t>
            </w:r>
          </w:p>
          <w:p w14:paraId="6EA6FDD9" w14:textId="77777777" w:rsidR="00C82898" w:rsidRPr="005E16F2"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know the client's history of reactions to products?</w:t>
            </w:r>
          </w:p>
          <w:p w14:paraId="17654E1E" w14:textId="77777777" w:rsidR="00C82898" w:rsidRPr="005E16F2"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necessary to know the client's medical history?</w:t>
            </w:r>
          </w:p>
          <w:p w14:paraId="2472981C" w14:textId="77777777" w:rsidR="00C82898"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Why is it important to keep the information on the client's card in a secure location?</w:t>
            </w:r>
          </w:p>
          <w:p w14:paraId="5B424163" w14:textId="77777777" w:rsidR="00C82898" w:rsidRPr="005E16F2" w:rsidRDefault="00C82898" w:rsidP="00A74BC0">
            <w:pPr>
              <w:numPr>
                <w:ilvl w:val="0"/>
                <w:numId w:val="2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questions can help uncover chemical service history?</w:t>
            </w:r>
          </w:p>
          <w:p w14:paraId="17D35D4A" w14:textId="77777777" w:rsidR="00C82898" w:rsidRPr="00CB43C6" w:rsidRDefault="00C82898" w:rsidP="00A74BC0">
            <w:pPr>
              <w:spacing w:before="100" w:beforeAutospacing="1" w:after="100" w:afterAutospacing="1"/>
              <w:ind w:left="720"/>
              <w:rPr>
                <w:rFonts w:ascii="Times New Roman" w:eastAsia="Times New Roman" w:hAnsi="Times New Roman" w:cs="Times New Roman"/>
                <w:sz w:val="24"/>
                <w:szCs w:val="24"/>
              </w:rPr>
            </w:pPr>
          </w:p>
          <w:p w14:paraId="04ED6A8E"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231D7E43" w14:textId="22AEB00F"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22A4F090" w14:textId="77777777" w:rsidR="00C82898" w:rsidRDefault="00C82898">
            <w:pPr>
              <w:pStyle w:val="ListParagraph"/>
              <w:numPr>
                <w:ilvl w:val="1"/>
                <w:numId w:val="160"/>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2CAD983C"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1AB5FA0F"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5246D722" w14:textId="77777777" w:rsidR="00C82898" w:rsidRDefault="00C82898" w:rsidP="00A74BC0">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28D347F2" w14:textId="77777777" w:rsidR="00C82898" w:rsidRDefault="00C82898" w:rsidP="00A74BC0">
            <w:pPr>
              <w:rPr>
                <w:rFonts w:ascii="Times New Roman" w:eastAsia="Times New Roman" w:hAnsi="Times New Roman" w:cs="Times New Roman"/>
                <w:sz w:val="24"/>
                <w:szCs w:val="24"/>
              </w:rPr>
            </w:pPr>
          </w:p>
          <w:p w14:paraId="3D819E6A" w14:textId="1F29FCC8"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 II.A</w:t>
            </w:r>
          </w:p>
        </w:tc>
        <w:tc>
          <w:tcPr>
            <w:tcW w:w="600" w:type="pct"/>
          </w:tcPr>
          <w:p w14:paraId="4F730062" w14:textId="4122E37B" w:rsidR="00C82898" w:rsidRPr="004D0CC2" w:rsidRDefault="004D0CC2" w:rsidP="004D0CC2">
            <w:pPr>
              <w:tabs>
                <w:tab w:val="left" w:pos="155"/>
              </w:tabs>
              <w:rPr>
                <w:rFonts w:ascii="Times New Roman" w:hAnsi="Times New Roman" w:cs="Times New Roman"/>
                <w:color w:val="444444"/>
                <w:sz w:val="24"/>
                <w:szCs w:val="24"/>
              </w:rPr>
            </w:pPr>
            <w:r w:rsidRPr="004D0CC2">
              <w:rPr>
                <w:rFonts w:ascii="Times New Roman" w:hAnsi="Times New Roman" w:cs="Times New Roman"/>
                <w:color w:val="444444"/>
                <w:sz w:val="24"/>
                <w:szCs w:val="24"/>
              </w:rPr>
              <w:t>Joe Demo A</w:t>
            </w:r>
          </w:p>
        </w:tc>
      </w:tr>
      <w:tr w:rsidR="00C82898" w:rsidRPr="009C4A1C" w14:paraId="15CC44D1" w14:textId="09E2979B" w:rsidTr="00C82898">
        <w:tc>
          <w:tcPr>
            <w:tcW w:w="158" w:type="pct"/>
            <w:shd w:val="clear" w:color="auto" w:fill="FFFFFF" w:themeFill="background1"/>
          </w:tcPr>
          <w:p w14:paraId="44579E7F" w14:textId="1446798C"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13" w:type="pct"/>
            <w:shd w:val="clear" w:color="auto" w:fill="FFFFFF" w:themeFill="background1"/>
            <w:tcMar>
              <w:top w:w="43" w:type="dxa"/>
              <w:left w:w="115" w:type="dxa"/>
              <w:bottom w:w="43" w:type="dxa"/>
              <w:right w:w="115" w:type="dxa"/>
            </w:tcMar>
          </w:tcPr>
          <w:p w14:paraId="6EB1B6E4" w14:textId="222370A8"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Summarize</w:t>
            </w:r>
            <w:r w:rsidRPr="005850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client's medical history to ensure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client's health and safety. </w:t>
            </w:r>
          </w:p>
          <w:p w14:paraId="70683730"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32C22A29"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Summary should include</w:t>
            </w:r>
            <w:r>
              <w:rPr>
                <w:rFonts w:ascii="Times New Roman" w:eastAsia="Times New Roman" w:hAnsi="Times New Roman" w:cs="Times New Roman"/>
                <w:sz w:val="24"/>
                <w:szCs w:val="24"/>
              </w:rPr>
              <w:t xml:space="preserve"> the</w:t>
            </w:r>
          </w:p>
          <w:p w14:paraId="5DD83EEF" w14:textId="77777777" w:rsidR="00C82898" w:rsidRPr="00731677" w:rsidRDefault="00C82898" w:rsidP="00A74BC0">
            <w:pPr>
              <w:numPr>
                <w:ilvl w:val="0"/>
                <w:numId w:val="2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history of skin sensitivities and reactions to skin care products</w:t>
            </w:r>
          </w:p>
          <w:p w14:paraId="4BF34112" w14:textId="77777777" w:rsidR="00C82898" w:rsidRPr="00731677" w:rsidRDefault="00C82898" w:rsidP="00A74BC0">
            <w:pPr>
              <w:numPr>
                <w:ilvl w:val="0"/>
                <w:numId w:val="2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pertinent medical history (e.g., high blood pressure, allergies, medications).</w:t>
            </w:r>
          </w:p>
          <w:p w14:paraId="691A3075"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4E143F1B" w14:textId="77777777" w:rsidR="00C82898" w:rsidRPr="00355269" w:rsidRDefault="00C82898" w:rsidP="00A74BC0">
            <w:pPr>
              <w:spacing w:before="100" w:beforeAutospacing="1" w:after="100" w:afterAutospacing="1"/>
              <w:rPr>
                <w:rFonts w:ascii="Times New Roman" w:eastAsia="Times New Roman" w:hAnsi="Times New Roman" w:cs="Times New Roman"/>
                <w:b/>
                <w:bCs/>
                <w:sz w:val="24"/>
                <w:szCs w:val="24"/>
              </w:rPr>
            </w:pPr>
            <w:r w:rsidRPr="00355269">
              <w:rPr>
                <w:rFonts w:ascii="Times New Roman" w:eastAsia="Times New Roman" w:hAnsi="Times New Roman" w:cs="Times New Roman"/>
                <w:b/>
                <w:bCs/>
                <w:sz w:val="24"/>
                <w:szCs w:val="24"/>
              </w:rPr>
              <w:t>Process/Skill Questions:</w:t>
            </w:r>
          </w:p>
          <w:p w14:paraId="79C5DA67" w14:textId="77777777" w:rsidR="00C82898" w:rsidRPr="00731677" w:rsidRDefault="00C82898">
            <w:pPr>
              <w:numPr>
                <w:ilvl w:val="0"/>
                <w:numId w:val="15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Why is it important to ask about medications during the consultation?</w:t>
            </w:r>
          </w:p>
          <w:p w14:paraId="36589B54" w14:textId="77777777" w:rsidR="00C82898" w:rsidRPr="00731677" w:rsidRDefault="00C82898">
            <w:pPr>
              <w:numPr>
                <w:ilvl w:val="0"/>
                <w:numId w:val="15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other questions would be asked when performing a chemical service?</w:t>
            </w:r>
          </w:p>
          <w:p w14:paraId="2CC1FACE"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28BF85CE" w14:textId="004BAD60"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7246F6C4" w14:textId="77777777" w:rsidR="00C82898" w:rsidRDefault="00C82898">
            <w:pPr>
              <w:pStyle w:val="ListParagraph"/>
              <w:numPr>
                <w:ilvl w:val="1"/>
                <w:numId w:val="160"/>
              </w:numPr>
              <w:ind w:left="470"/>
              <w:rPr>
                <w:rFonts w:ascii="Times New Roman" w:hAnsi="Times New Roman" w:cs="Times New Roman"/>
                <w:color w:val="444444"/>
                <w:sz w:val="24"/>
                <w:szCs w:val="24"/>
              </w:rPr>
            </w:pPr>
            <w:r w:rsidRPr="000B2C5B">
              <w:rPr>
                <w:rFonts w:ascii="Times New Roman" w:hAnsi="Times New Roman" w:cs="Times New Roman"/>
                <w:color w:val="444444"/>
                <w:sz w:val="24"/>
                <w:szCs w:val="24"/>
              </w:rPr>
              <w:t>Orientation and business topics</w:t>
            </w:r>
          </w:p>
          <w:p w14:paraId="2775B491"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b. Management</w:t>
            </w:r>
          </w:p>
          <w:p w14:paraId="699CEE2C" w14:textId="77777777" w:rsidR="00C82898" w:rsidRDefault="00C82898" w:rsidP="00A74BC0">
            <w:pPr>
              <w:ind w:left="740" w:hanging="270"/>
              <w:rPr>
                <w:rFonts w:ascii="Times New Roman" w:hAnsi="Times New Roman" w:cs="Times New Roman"/>
                <w:color w:val="444444"/>
                <w:sz w:val="24"/>
                <w:szCs w:val="24"/>
              </w:rPr>
            </w:pPr>
            <w:r>
              <w:rPr>
                <w:rFonts w:ascii="Times New Roman" w:hAnsi="Times New Roman" w:cs="Times New Roman"/>
                <w:color w:val="444444"/>
                <w:sz w:val="24"/>
                <w:szCs w:val="24"/>
              </w:rPr>
              <w:t>f. Client records and confidentiality</w:t>
            </w:r>
          </w:p>
          <w:p w14:paraId="446A0379" w14:textId="77777777" w:rsidR="00C82898" w:rsidRDefault="00C82898" w:rsidP="00A74BC0">
            <w:pPr>
              <w:ind w:left="740" w:hanging="270"/>
              <w:rPr>
                <w:rFonts w:ascii="Times New Roman" w:hAnsi="Times New Roman" w:cs="Times New Roman"/>
                <w:color w:val="444444"/>
                <w:sz w:val="24"/>
                <w:szCs w:val="24"/>
              </w:rPr>
            </w:pPr>
            <w:r w:rsidRPr="000B2C5B">
              <w:rPr>
                <w:rFonts w:ascii="Times New Roman" w:hAnsi="Times New Roman" w:cs="Times New Roman"/>
                <w:color w:val="444444"/>
                <w:sz w:val="24"/>
                <w:szCs w:val="24"/>
              </w:rPr>
              <w:t>g. Professional ethics and practices</w:t>
            </w:r>
          </w:p>
          <w:p w14:paraId="32140B9B" w14:textId="77777777" w:rsidR="00C82898" w:rsidRDefault="00C82898" w:rsidP="00A74BC0">
            <w:pPr>
              <w:ind w:left="470"/>
              <w:rPr>
                <w:rFonts w:ascii="Times New Roman" w:hAnsi="Times New Roman" w:cs="Times New Roman"/>
                <w:color w:val="444444"/>
                <w:sz w:val="24"/>
                <w:szCs w:val="24"/>
              </w:rPr>
            </w:pPr>
          </w:p>
          <w:p w14:paraId="567D08ED" w14:textId="460DFA32"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 II.A</w:t>
            </w:r>
          </w:p>
        </w:tc>
        <w:tc>
          <w:tcPr>
            <w:tcW w:w="600" w:type="pct"/>
          </w:tcPr>
          <w:p w14:paraId="54DECD47" w14:textId="5FEFDA3C" w:rsidR="00C82898" w:rsidRPr="004D0CC2" w:rsidRDefault="004D0CC2" w:rsidP="004D0CC2">
            <w:pPr>
              <w:tabs>
                <w:tab w:val="left" w:pos="155"/>
              </w:tabs>
              <w:rPr>
                <w:rFonts w:ascii="Times New Roman" w:hAnsi="Times New Roman" w:cs="Times New Roman"/>
                <w:color w:val="444444"/>
                <w:sz w:val="24"/>
                <w:szCs w:val="24"/>
              </w:rPr>
            </w:pPr>
            <w:r w:rsidRPr="004D0CC2">
              <w:rPr>
                <w:rFonts w:ascii="Times New Roman" w:hAnsi="Times New Roman" w:cs="Times New Roman"/>
                <w:color w:val="444444"/>
                <w:sz w:val="24"/>
                <w:szCs w:val="24"/>
              </w:rPr>
              <w:t>Joe Demo A</w:t>
            </w:r>
          </w:p>
        </w:tc>
      </w:tr>
      <w:tr w:rsidR="00C82898" w:rsidRPr="009C4A1C" w14:paraId="763B1587" w14:textId="027610F0" w:rsidTr="00C82898">
        <w:tc>
          <w:tcPr>
            <w:tcW w:w="158" w:type="pct"/>
            <w:shd w:val="clear" w:color="auto" w:fill="FFFFFF" w:themeFill="background1"/>
          </w:tcPr>
          <w:p w14:paraId="54CC0D0F" w14:textId="2144358B"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13" w:type="pct"/>
            <w:shd w:val="clear" w:color="auto" w:fill="FFFFFF" w:themeFill="background1"/>
            <w:tcMar>
              <w:top w:w="43" w:type="dxa"/>
              <w:left w:w="115" w:type="dxa"/>
              <w:bottom w:w="43" w:type="dxa"/>
              <w:right w:w="115" w:type="dxa"/>
            </w:tcMar>
          </w:tcPr>
          <w:p w14:paraId="50C6E61E"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Inform </w:t>
            </w:r>
            <w:r>
              <w:rPr>
                <w:rFonts w:ascii="Times New Roman" w:eastAsia="Times New Roman" w:hAnsi="Times New Roman" w:cs="Times New Roman"/>
                <w:sz w:val="24"/>
                <w:szCs w:val="24"/>
              </w:rPr>
              <w:t xml:space="preserve">the </w:t>
            </w:r>
            <w:r w:rsidRPr="008E6467">
              <w:rPr>
                <w:rFonts w:ascii="Times New Roman" w:eastAsia="Times New Roman" w:hAnsi="Times New Roman" w:cs="Times New Roman"/>
                <w:sz w:val="24"/>
                <w:szCs w:val="24"/>
              </w:rPr>
              <w:t>client of any irregular scalp and hair conditions.</w:t>
            </w:r>
          </w:p>
          <w:p w14:paraId="331DDB35"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7976F7D1" w14:textId="77777777" w:rsidR="00C82898" w:rsidRPr="005E16F2" w:rsidRDefault="00C82898" w:rsidP="00A74BC0">
            <w:p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 xml:space="preserve">Informing </w:t>
            </w:r>
            <w:r>
              <w:rPr>
                <w:rFonts w:ascii="Times New Roman" w:eastAsia="Times New Roman" w:hAnsi="Times New Roman" w:cs="Times New Roman"/>
                <w:sz w:val="24"/>
                <w:szCs w:val="24"/>
              </w:rPr>
              <w:t xml:space="preserve">the </w:t>
            </w:r>
            <w:r w:rsidRPr="005E16F2">
              <w:rPr>
                <w:rFonts w:ascii="Times New Roman" w:eastAsia="Times New Roman" w:hAnsi="Times New Roman" w:cs="Times New Roman"/>
                <w:sz w:val="24"/>
                <w:szCs w:val="24"/>
              </w:rPr>
              <w:t>client should include</w:t>
            </w:r>
          </w:p>
          <w:p w14:paraId="640E14D8" w14:textId="77777777" w:rsidR="00C82898" w:rsidRPr="005E16F2" w:rsidRDefault="00C82898">
            <w:pPr>
              <w:numPr>
                <w:ilvl w:val="0"/>
                <w:numId w:val="14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explaining irregular hair and scalp conditions</w:t>
            </w:r>
          </w:p>
          <w:p w14:paraId="0B428F7E" w14:textId="77777777" w:rsidR="00C82898" w:rsidRPr="005E16F2" w:rsidRDefault="00C82898">
            <w:pPr>
              <w:numPr>
                <w:ilvl w:val="0"/>
                <w:numId w:val="147"/>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determining what is treatable and non</w:t>
            </w:r>
            <w:r>
              <w:rPr>
                <w:rFonts w:ascii="Times New Roman" w:eastAsia="Times New Roman" w:hAnsi="Times New Roman" w:cs="Times New Roman"/>
                <w:sz w:val="24"/>
                <w:szCs w:val="24"/>
              </w:rPr>
              <w:t>-</w:t>
            </w:r>
            <w:r w:rsidRPr="005E16F2">
              <w:rPr>
                <w:rFonts w:ascii="Times New Roman" w:eastAsia="Times New Roman" w:hAnsi="Times New Roman" w:cs="Times New Roman"/>
                <w:sz w:val="24"/>
                <w:szCs w:val="24"/>
              </w:rPr>
              <w:t>treatable in the salon.</w:t>
            </w:r>
          </w:p>
          <w:p w14:paraId="1B6F432B"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3879344"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3295DE9" w14:textId="77777777" w:rsidR="00C82898" w:rsidRPr="005E16F2" w:rsidRDefault="00C82898">
            <w:pPr>
              <w:numPr>
                <w:ilvl w:val="0"/>
                <w:numId w:val="14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 xml:space="preserve">What are examples of treatable </w:t>
            </w:r>
            <w:r>
              <w:rPr>
                <w:rFonts w:ascii="Times New Roman" w:eastAsia="Times New Roman" w:hAnsi="Times New Roman" w:cs="Times New Roman"/>
                <w:sz w:val="24"/>
                <w:szCs w:val="24"/>
              </w:rPr>
              <w:t>scalp conditions? N</w:t>
            </w:r>
            <w:r w:rsidRPr="005E16F2">
              <w:rPr>
                <w:rFonts w:ascii="Times New Roman" w:eastAsia="Times New Roman" w:hAnsi="Times New Roman" w:cs="Times New Roman"/>
                <w:sz w:val="24"/>
                <w:szCs w:val="24"/>
              </w:rPr>
              <w:t>on</w:t>
            </w:r>
            <w:r>
              <w:rPr>
                <w:rFonts w:ascii="Times New Roman" w:eastAsia="Times New Roman" w:hAnsi="Times New Roman" w:cs="Times New Roman"/>
                <w:sz w:val="24"/>
                <w:szCs w:val="24"/>
              </w:rPr>
              <w:t>-</w:t>
            </w:r>
            <w:r w:rsidRPr="005E16F2">
              <w:rPr>
                <w:rFonts w:ascii="Times New Roman" w:eastAsia="Times New Roman" w:hAnsi="Times New Roman" w:cs="Times New Roman"/>
                <w:sz w:val="24"/>
                <w:szCs w:val="24"/>
              </w:rPr>
              <w:t xml:space="preserve">treatable </w:t>
            </w:r>
            <w:r>
              <w:rPr>
                <w:rFonts w:ascii="Times New Roman" w:eastAsia="Times New Roman" w:hAnsi="Times New Roman" w:cs="Times New Roman"/>
                <w:sz w:val="24"/>
                <w:szCs w:val="24"/>
              </w:rPr>
              <w:t xml:space="preserve">scalp </w:t>
            </w:r>
            <w:r w:rsidRPr="005E16F2">
              <w:rPr>
                <w:rFonts w:ascii="Times New Roman" w:eastAsia="Times New Roman" w:hAnsi="Times New Roman" w:cs="Times New Roman"/>
                <w:sz w:val="24"/>
                <w:szCs w:val="24"/>
              </w:rPr>
              <w:t>conditions?</w:t>
            </w:r>
          </w:p>
          <w:p w14:paraId="7504950C" w14:textId="77777777" w:rsidR="00C82898" w:rsidRPr="005E16F2" w:rsidRDefault="00C82898">
            <w:pPr>
              <w:numPr>
                <w:ilvl w:val="0"/>
                <w:numId w:val="148"/>
              </w:numPr>
              <w:spacing w:before="100" w:beforeAutospacing="1" w:after="100" w:afterAutospacing="1"/>
              <w:rPr>
                <w:rFonts w:ascii="Times New Roman" w:eastAsia="Times New Roman" w:hAnsi="Times New Roman" w:cs="Times New Roman"/>
                <w:sz w:val="24"/>
                <w:szCs w:val="24"/>
              </w:rPr>
            </w:pPr>
            <w:r w:rsidRPr="005E16F2">
              <w:rPr>
                <w:rFonts w:ascii="Times New Roman" w:eastAsia="Times New Roman" w:hAnsi="Times New Roman" w:cs="Times New Roman"/>
                <w:sz w:val="24"/>
                <w:szCs w:val="24"/>
              </w:rPr>
              <w:t>How should the client be told of an irregular scalp condition?</w:t>
            </w:r>
          </w:p>
          <w:p w14:paraId="167083F8"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5836F2C" w14:textId="4BD6F2A8"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1027F645" w14:textId="77777777" w:rsidR="00C82898" w:rsidRDefault="00C82898">
            <w:pPr>
              <w:pStyle w:val="ListParagraph"/>
              <w:numPr>
                <w:ilvl w:val="1"/>
                <w:numId w:val="16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General sciences</w:t>
            </w:r>
          </w:p>
          <w:p w14:paraId="681F635F" w14:textId="77777777" w:rsidR="00C82898" w:rsidRDefault="00C82898">
            <w:pPr>
              <w:pStyle w:val="ListParagraph"/>
              <w:numPr>
                <w:ilvl w:val="1"/>
                <w:numId w:val="16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17341718" w14:textId="77777777" w:rsidR="00C82898" w:rsidRDefault="00C82898">
            <w:pPr>
              <w:pStyle w:val="ListParagraph"/>
              <w:numPr>
                <w:ilvl w:val="1"/>
                <w:numId w:val="161"/>
              </w:numPr>
              <w:spacing w:before="100" w:beforeAutospacing="1" w:after="100" w:afterAutospacing="1"/>
              <w:rPr>
                <w:rFonts w:ascii="Times New Roman" w:eastAsia="Times New Roman" w:hAnsi="Times New Roman" w:cs="Times New Roman"/>
                <w:sz w:val="24"/>
                <w:szCs w:val="24"/>
              </w:rPr>
            </w:pPr>
            <w:r w:rsidRPr="00954AF0">
              <w:rPr>
                <w:rFonts w:ascii="Times New Roman" w:eastAsia="Times New Roman" w:hAnsi="Times New Roman" w:cs="Times New Roman"/>
                <w:sz w:val="24"/>
                <w:szCs w:val="24"/>
              </w:rPr>
              <w:t>Shampooing, rinsing, and scalp treatments for all hair types, including textured hair</w:t>
            </w:r>
          </w:p>
          <w:p w14:paraId="4466B68E" w14:textId="77777777" w:rsidR="00C82898" w:rsidRDefault="00C82898">
            <w:pPr>
              <w:pStyle w:val="ListParagraph"/>
              <w:numPr>
                <w:ilvl w:val="2"/>
                <w:numId w:val="161"/>
              </w:numPr>
              <w:spacing w:before="100" w:beforeAutospacing="1" w:after="100" w:afterAutospacing="1"/>
              <w:ind w:left="636"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Client consultation and analysis</w:t>
            </w:r>
          </w:p>
          <w:p w14:paraId="33764053" w14:textId="77777777" w:rsidR="00C82898" w:rsidRDefault="00C82898" w:rsidP="00A74BC0">
            <w:pPr>
              <w:pStyle w:val="ListParagraph"/>
              <w:spacing w:before="100" w:beforeAutospacing="1" w:after="100" w:afterAutospacing="1"/>
              <w:ind w:left="636"/>
              <w:rPr>
                <w:rFonts w:ascii="Times New Roman" w:eastAsia="Times New Roman" w:hAnsi="Times New Roman" w:cs="Times New Roman"/>
                <w:sz w:val="24"/>
                <w:szCs w:val="24"/>
              </w:rPr>
            </w:pPr>
          </w:p>
          <w:p w14:paraId="4E4CE006" w14:textId="5A8E88B7"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and II.C</w:t>
            </w:r>
          </w:p>
        </w:tc>
        <w:tc>
          <w:tcPr>
            <w:tcW w:w="600" w:type="pct"/>
          </w:tcPr>
          <w:p w14:paraId="06746922" w14:textId="5FB7784B"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Joe Demo A</w:t>
            </w:r>
          </w:p>
        </w:tc>
      </w:tr>
      <w:tr w:rsidR="00C82898" w:rsidRPr="009C4A1C" w14:paraId="4758405C" w14:textId="3AF1FBB2" w:rsidTr="00C82898">
        <w:tc>
          <w:tcPr>
            <w:tcW w:w="158" w:type="pct"/>
            <w:shd w:val="clear" w:color="auto" w:fill="D0CECE" w:themeFill="background2" w:themeFillShade="E6"/>
          </w:tcPr>
          <w:p w14:paraId="7CA567FD"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70934ED1" w14:textId="3B607C22" w:rsidR="00C82898" w:rsidRPr="009C4A1C" w:rsidRDefault="00C82898" w:rsidP="00A74BC0">
            <w:pPr>
              <w:rPr>
                <w:rFonts w:ascii="Times New Roman" w:eastAsia="Times New Roman" w:hAnsi="Times New Roman" w:cs="Times New Roman"/>
                <w:sz w:val="24"/>
                <w:szCs w:val="24"/>
              </w:rPr>
            </w:pPr>
            <w:r w:rsidRPr="0058471D">
              <w:rPr>
                <w:rFonts w:ascii="Times New Roman" w:eastAsia="Times New Roman" w:hAnsi="Times New Roman" w:cs="Times New Roman"/>
                <w:b/>
                <w:bCs/>
                <w:sz w:val="24"/>
                <w:szCs w:val="24"/>
              </w:rPr>
              <w:t>Cutting Hair</w:t>
            </w:r>
          </w:p>
        </w:tc>
        <w:tc>
          <w:tcPr>
            <w:tcW w:w="1100" w:type="pct"/>
            <w:shd w:val="clear" w:color="auto" w:fill="D0CECE" w:themeFill="background2" w:themeFillShade="E6"/>
          </w:tcPr>
          <w:p w14:paraId="5E439625" w14:textId="77777777" w:rsidR="00C82898" w:rsidRPr="00A74BC0" w:rsidRDefault="00C82898" w:rsidP="00A74BC0"/>
        </w:tc>
        <w:tc>
          <w:tcPr>
            <w:tcW w:w="1106" w:type="pct"/>
            <w:shd w:val="clear" w:color="auto" w:fill="D0CECE" w:themeFill="background2" w:themeFillShade="E6"/>
            <w:vAlign w:val="center"/>
          </w:tcPr>
          <w:p w14:paraId="61E3EAC6"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7FB285E4"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D0CECE" w:themeFill="background2" w:themeFillShade="E6"/>
          </w:tcPr>
          <w:p w14:paraId="7EC78578"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D0CECE" w:themeFill="background2" w:themeFillShade="E6"/>
          </w:tcPr>
          <w:p w14:paraId="7051AAED"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573AEC1" w14:textId="08173DC3" w:rsidTr="00C82898">
        <w:tc>
          <w:tcPr>
            <w:tcW w:w="158" w:type="pct"/>
            <w:shd w:val="clear" w:color="auto" w:fill="FFFFFF" w:themeFill="background1"/>
          </w:tcPr>
          <w:p w14:paraId="56943BA4" w14:textId="302DD7B2"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13" w:type="pct"/>
            <w:shd w:val="clear" w:color="auto" w:fill="FFFFFF" w:themeFill="background1"/>
            <w:tcMar>
              <w:top w:w="43" w:type="dxa"/>
              <w:left w:w="115" w:type="dxa"/>
              <w:bottom w:w="43" w:type="dxa"/>
              <w:right w:w="115" w:type="dxa"/>
            </w:tcMar>
          </w:tcPr>
          <w:p w14:paraId="69B895BD"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before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haircut. </w:t>
            </w:r>
          </w:p>
          <w:p w14:paraId="0FC0DC7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95557D6"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Consultation should include</w:t>
            </w:r>
          </w:p>
          <w:p w14:paraId="0A17A754" w14:textId="77777777" w:rsidR="00C82898" w:rsidRPr="00731677" w:rsidRDefault="00C82898">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731677">
              <w:rPr>
                <w:rFonts w:ascii="Times New Roman" w:eastAsia="Times New Roman" w:hAnsi="Times New Roman" w:cs="Times New Roman"/>
                <w:sz w:val="24"/>
                <w:szCs w:val="24"/>
              </w:rPr>
              <w:t>iscussi</w:t>
            </w:r>
            <w:r>
              <w:rPr>
                <w:rFonts w:ascii="Times New Roman" w:eastAsia="Times New Roman" w:hAnsi="Times New Roman" w:cs="Times New Roman"/>
                <w:sz w:val="24"/>
                <w:szCs w:val="24"/>
              </w:rPr>
              <w:t xml:space="preserve">ng </w:t>
            </w:r>
            <w:r w:rsidRPr="00731677">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client’s</w:t>
            </w:r>
            <w:r w:rsidRPr="00731677">
              <w:rPr>
                <w:rFonts w:ascii="Times New Roman" w:eastAsia="Times New Roman" w:hAnsi="Times New Roman" w:cs="Times New Roman"/>
                <w:sz w:val="24"/>
                <w:szCs w:val="24"/>
              </w:rPr>
              <w:t xml:space="preserve"> needs and desires </w:t>
            </w:r>
          </w:p>
          <w:p w14:paraId="487AFB49" w14:textId="77777777" w:rsidR="00C82898" w:rsidRPr="00731677" w:rsidRDefault="00C82898">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731677">
              <w:rPr>
                <w:rFonts w:ascii="Times New Roman" w:eastAsia="Times New Roman" w:hAnsi="Times New Roman" w:cs="Times New Roman"/>
                <w:sz w:val="24"/>
                <w:szCs w:val="24"/>
              </w:rPr>
              <w:t>nterpretat</w:t>
            </w:r>
            <w:r>
              <w:rPr>
                <w:rFonts w:ascii="Times New Roman" w:eastAsia="Times New Roman" w:hAnsi="Times New Roman" w:cs="Times New Roman"/>
                <w:sz w:val="24"/>
                <w:szCs w:val="24"/>
              </w:rPr>
              <w:t xml:space="preserve">ing </w:t>
            </w:r>
            <w:r w:rsidRPr="00731677">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client’s </w:t>
            </w:r>
            <w:r w:rsidRPr="00731677">
              <w:rPr>
                <w:rFonts w:ascii="Times New Roman" w:eastAsia="Times New Roman" w:hAnsi="Times New Roman" w:cs="Times New Roman"/>
                <w:sz w:val="24"/>
                <w:szCs w:val="24"/>
              </w:rPr>
              <w:t xml:space="preserve">needs and desires </w:t>
            </w:r>
          </w:p>
          <w:p w14:paraId="3106FB15" w14:textId="77777777" w:rsidR="00C82898" w:rsidRDefault="00C82898">
            <w:pPr>
              <w:numPr>
                <w:ilvl w:val="0"/>
                <w:numId w:val="3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selecti</w:t>
            </w:r>
            <w:r>
              <w:rPr>
                <w:rFonts w:ascii="Times New Roman" w:eastAsia="Times New Roman" w:hAnsi="Times New Roman" w:cs="Times New Roman"/>
                <w:sz w:val="24"/>
                <w:szCs w:val="24"/>
              </w:rPr>
              <w:t xml:space="preserve">ng </w:t>
            </w:r>
            <w:r w:rsidRPr="00731677">
              <w:rPr>
                <w:rFonts w:ascii="Times New Roman" w:eastAsia="Times New Roman" w:hAnsi="Times New Roman" w:cs="Times New Roman"/>
                <w:sz w:val="24"/>
                <w:szCs w:val="24"/>
              </w:rPr>
              <w:t>the appropriate haircut for the client's lifestyle</w:t>
            </w:r>
          </w:p>
          <w:p w14:paraId="73DB2D1E" w14:textId="77777777" w:rsidR="00C82898" w:rsidRPr="00731677" w:rsidRDefault="00C82898">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analyzing facial shape.</w:t>
            </w:r>
          </w:p>
          <w:p w14:paraId="74D7A669"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3A5EC598" w14:textId="77777777" w:rsidR="00C82898" w:rsidRPr="009D1411"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0CF2F0F" w14:textId="77777777" w:rsidR="00C82898" w:rsidRPr="00731677" w:rsidRDefault="00C82898">
            <w:pPr>
              <w:numPr>
                <w:ilvl w:val="0"/>
                <w:numId w:val="3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questions should the consultation include to select the appropriate haircut for a client?</w:t>
            </w:r>
          </w:p>
          <w:p w14:paraId="074D404C" w14:textId="77777777" w:rsidR="00C82898" w:rsidRPr="00731677" w:rsidRDefault="00C82898">
            <w:pPr>
              <w:numPr>
                <w:ilvl w:val="0"/>
                <w:numId w:val="3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What questions should the consultation include to recommend </w:t>
            </w:r>
            <w:r>
              <w:rPr>
                <w:rFonts w:ascii="Times New Roman" w:eastAsia="Times New Roman" w:hAnsi="Times New Roman" w:cs="Times New Roman"/>
                <w:sz w:val="24"/>
                <w:szCs w:val="24"/>
              </w:rPr>
              <w:t>a</w:t>
            </w:r>
            <w:r w:rsidRPr="00731677">
              <w:rPr>
                <w:rFonts w:ascii="Times New Roman" w:eastAsia="Times New Roman" w:hAnsi="Times New Roman" w:cs="Times New Roman"/>
                <w:sz w:val="24"/>
                <w:szCs w:val="24"/>
              </w:rPr>
              <w:t xml:space="preserve"> haircut considering the client's hair type and texture?</w:t>
            </w:r>
          </w:p>
          <w:p w14:paraId="39A86206" w14:textId="77777777" w:rsidR="00C82898" w:rsidRPr="00731677" w:rsidRDefault="00C82898">
            <w:pPr>
              <w:numPr>
                <w:ilvl w:val="0"/>
                <w:numId w:val="3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factors should be taken into consideration when selecting the haircut?</w:t>
            </w:r>
          </w:p>
          <w:p w14:paraId="0BC565C9" w14:textId="77777777" w:rsidR="00C82898" w:rsidRPr="00731677" w:rsidRDefault="00C82898">
            <w:pPr>
              <w:numPr>
                <w:ilvl w:val="0"/>
                <w:numId w:val="3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"total look" concept?</w:t>
            </w:r>
          </w:p>
          <w:p w14:paraId="101805C8"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04A2720C" w14:textId="2EDE8F2F"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2B27DCA3" w14:textId="77777777" w:rsidR="00C82898" w:rsidRDefault="00C82898">
            <w:pPr>
              <w:pStyle w:val="ListParagraph"/>
              <w:numPr>
                <w:ilvl w:val="1"/>
                <w:numId w:val="163"/>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33481589" w14:textId="77777777" w:rsidR="00C82898" w:rsidRDefault="00C82898">
            <w:pPr>
              <w:pStyle w:val="ListParagraph"/>
              <w:numPr>
                <w:ilvl w:val="1"/>
                <w:numId w:val="1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F6EE4B6" w14:textId="77777777" w:rsidR="00C82898" w:rsidRDefault="00C82898">
            <w:pPr>
              <w:pStyle w:val="ListParagraph"/>
              <w:numPr>
                <w:ilvl w:val="2"/>
                <w:numId w:val="164"/>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C48FFF3" w14:textId="77777777" w:rsidR="00C82898" w:rsidRDefault="00C82898">
            <w:pPr>
              <w:pStyle w:val="ListParagraph"/>
              <w:numPr>
                <w:ilvl w:val="2"/>
                <w:numId w:val="164"/>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78FBB0E" w14:textId="77777777" w:rsidR="00C82898" w:rsidRDefault="00C82898" w:rsidP="00A74BC0">
            <w:pPr>
              <w:pStyle w:val="ListParagraph"/>
              <w:spacing w:before="100" w:beforeAutospacing="1" w:after="100" w:afterAutospacing="1" w:line="259" w:lineRule="auto"/>
              <w:ind w:left="360"/>
              <w:rPr>
                <w:rFonts w:ascii="Times New Roman" w:eastAsia="Times New Roman" w:hAnsi="Times New Roman" w:cs="Times New Roman"/>
                <w:sz w:val="24"/>
                <w:szCs w:val="24"/>
              </w:rPr>
            </w:pPr>
          </w:p>
          <w:p w14:paraId="1008079E" w14:textId="77777777" w:rsidR="00C82898" w:rsidRPr="00355269" w:rsidRDefault="00C82898">
            <w:pPr>
              <w:pStyle w:val="ListParagraph"/>
              <w:numPr>
                <w:ilvl w:val="0"/>
                <w:numId w:val="16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66FDE629"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7EA91876" w14:textId="5959CFC1"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Joe Demo A</w:t>
            </w:r>
          </w:p>
        </w:tc>
      </w:tr>
      <w:tr w:rsidR="00C82898" w:rsidRPr="009C4A1C" w14:paraId="4A609F00" w14:textId="381C50AB" w:rsidTr="00C82898">
        <w:tc>
          <w:tcPr>
            <w:tcW w:w="158" w:type="pct"/>
            <w:shd w:val="clear" w:color="auto" w:fill="FFFFFF" w:themeFill="background1"/>
          </w:tcPr>
          <w:p w14:paraId="11D80041" w14:textId="1F18F1B9"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13" w:type="pct"/>
            <w:shd w:val="clear" w:color="auto" w:fill="FFFFFF" w:themeFill="background1"/>
            <w:tcMar>
              <w:top w:w="43" w:type="dxa"/>
              <w:left w:w="115" w:type="dxa"/>
              <w:bottom w:w="43" w:type="dxa"/>
              <w:right w:w="115" w:type="dxa"/>
            </w:tcMar>
          </w:tcPr>
          <w:p w14:paraId="1AFDF7F6" w14:textId="77777777"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Drape the</w:t>
            </w:r>
            <w:r w:rsidRPr="00585017">
              <w:rPr>
                <w:rFonts w:ascii="Times New Roman" w:eastAsia="Times New Roman" w:hAnsi="Times New Roman" w:cs="Times New Roman"/>
                <w:sz w:val="24"/>
                <w:szCs w:val="24"/>
              </w:rPr>
              <w:t xml:space="preserve"> client. </w:t>
            </w:r>
          </w:p>
          <w:p w14:paraId="268E83B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1C1E6339"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Draping should include</w:t>
            </w:r>
            <w:r>
              <w:rPr>
                <w:rFonts w:ascii="Times New Roman" w:eastAsia="Times New Roman" w:hAnsi="Times New Roman" w:cs="Times New Roman"/>
                <w:sz w:val="24"/>
                <w:szCs w:val="24"/>
              </w:rPr>
              <w:t xml:space="preserve"> following procedures for a</w:t>
            </w:r>
          </w:p>
          <w:p w14:paraId="54D146CA" w14:textId="77777777" w:rsidR="00C82898" w:rsidRPr="00731677" w:rsidRDefault="00C82898">
            <w:pPr>
              <w:numPr>
                <w:ilvl w:val="0"/>
                <w:numId w:val="3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dry haircut service</w:t>
            </w:r>
          </w:p>
          <w:p w14:paraId="7B959F5A" w14:textId="77777777" w:rsidR="00C82898" w:rsidRPr="00731677" w:rsidRDefault="00C82898">
            <w:pPr>
              <w:numPr>
                <w:ilvl w:val="0"/>
                <w:numId w:val="3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wet haircut service.</w:t>
            </w:r>
          </w:p>
          <w:p w14:paraId="446110D3"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360F3615"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09A9D2C" w14:textId="77777777" w:rsidR="00C82898" w:rsidRPr="00731677" w:rsidRDefault="00C82898">
            <w:pPr>
              <w:numPr>
                <w:ilvl w:val="0"/>
                <w:numId w:val="3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purpose of draping?</w:t>
            </w:r>
          </w:p>
          <w:p w14:paraId="468C56C8" w14:textId="77777777" w:rsidR="00C82898" w:rsidRPr="00731677" w:rsidRDefault="00C82898">
            <w:pPr>
              <w:numPr>
                <w:ilvl w:val="0"/>
                <w:numId w:val="3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purpose of the neck strip or towel?</w:t>
            </w:r>
          </w:p>
          <w:p w14:paraId="10EA2089" w14:textId="77777777" w:rsidR="00C82898" w:rsidRPr="00731677" w:rsidRDefault="00C82898">
            <w:pPr>
              <w:numPr>
                <w:ilvl w:val="0"/>
                <w:numId w:val="3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the differen</w:t>
            </w:r>
            <w:r>
              <w:rPr>
                <w:rFonts w:ascii="Times New Roman" w:eastAsia="Times New Roman" w:hAnsi="Times New Roman" w:cs="Times New Roman"/>
                <w:sz w:val="24"/>
                <w:szCs w:val="24"/>
              </w:rPr>
              <w:t xml:space="preserve">t </w:t>
            </w:r>
            <w:r w:rsidRPr="00731677">
              <w:rPr>
                <w:rFonts w:ascii="Times New Roman" w:eastAsia="Times New Roman" w:hAnsi="Times New Roman" w:cs="Times New Roman"/>
                <w:sz w:val="24"/>
                <w:szCs w:val="24"/>
              </w:rPr>
              <w:t>types of drapes?</w:t>
            </w:r>
          </w:p>
          <w:p w14:paraId="5ACF51B5"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5E7E6B89"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00EED99A" w14:textId="77777777" w:rsidR="00C82898" w:rsidRDefault="00C82898">
            <w:pPr>
              <w:pStyle w:val="ListParagraph"/>
              <w:numPr>
                <w:ilvl w:val="1"/>
                <w:numId w:val="167"/>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661E9467"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3E301ABF"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567EE2D5"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5CD0F03A"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569CBBA8"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C</w:t>
            </w:r>
          </w:p>
          <w:p w14:paraId="32F05E5B"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751C458F"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58A582A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314F75E1" w14:textId="6092E6E9"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45B972DB" w14:textId="506A16B3" w:rsidTr="00C82898">
        <w:tc>
          <w:tcPr>
            <w:tcW w:w="158" w:type="pct"/>
            <w:shd w:val="clear" w:color="auto" w:fill="FFFFFF" w:themeFill="background1"/>
          </w:tcPr>
          <w:p w14:paraId="1F355AAB" w14:textId="629649E8"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13" w:type="pct"/>
            <w:shd w:val="clear" w:color="auto" w:fill="FFFFFF" w:themeFill="background1"/>
            <w:tcMar>
              <w:top w:w="43" w:type="dxa"/>
              <w:left w:w="115" w:type="dxa"/>
              <w:bottom w:w="43" w:type="dxa"/>
              <w:right w:w="115" w:type="dxa"/>
            </w:tcMar>
          </w:tcPr>
          <w:p w14:paraId="3A9E3A46"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client's hair</w:t>
            </w:r>
            <w:r>
              <w:rPr>
                <w:rFonts w:ascii="Times New Roman" w:eastAsia="Times New Roman" w:hAnsi="Times New Roman" w:cs="Times New Roman"/>
                <w:sz w:val="24"/>
                <w:szCs w:val="24"/>
              </w:rPr>
              <w:t>.</w:t>
            </w:r>
            <w:r w:rsidRPr="00585017">
              <w:rPr>
                <w:rFonts w:ascii="Times New Roman" w:eastAsia="Times New Roman" w:hAnsi="Times New Roman" w:cs="Times New Roman"/>
                <w:sz w:val="24"/>
                <w:szCs w:val="24"/>
              </w:rPr>
              <w:t xml:space="preserve"> </w:t>
            </w:r>
          </w:p>
          <w:p w14:paraId="5CE42644"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32E65F8"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Analysis should include determining</w:t>
            </w:r>
          </w:p>
          <w:p w14:paraId="060AD36F" w14:textId="77777777" w:rsidR="00C82898" w:rsidRDefault="00C82898">
            <w:pPr>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elasticity</w:t>
            </w:r>
          </w:p>
          <w:p w14:paraId="685DF1DC" w14:textId="77777777" w:rsidR="00C82898" w:rsidRPr="00731677" w:rsidRDefault="00C82898">
            <w:pPr>
              <w:numPr>
                <w:ilvl w:val="0"/>
                <w:numId w:val="3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porosity</w:t>
            </w:r>
          </w:p>
          <w:p w14:paraId="77146906" w14:textId="77777777" w:rsidR="00C82898" w:rsidRPr="00731677" w:rsidRDefault="00C82898">
            <w:pPr>
              <w:numPr>
                <w:ilvl w:val="0"/>
                <w:numId w:val="3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texture</w:t>
            </w:r>
          </w:p>
          <w:p w14:paraId="650DFECB" w14:textId="77777777" w:rsidR="00C82898" w:rsidRPr="00731677" w:rsidRDefault="00C82898">
            <w:pPr>
              <w:numPr>
                <w:ilvl w:val="0"/>
                <w:numId w:val="3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density</w:t>
            </w:r>
          </w:p>
          <w:p w14:paraId="64F49613" w14:textId="77777777" w:rsidR="00C82898" w:rsidRPr="00731677" w:rsidRDefault="00C82898">
            <w:pPr>
              <w:numPr>
                <w:ilvl w:val="0"/>
                <w:numId w:val="3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wave pattern.</w:t>
            </w:r>
          </w:p>
          <w:p w14:paraId="379CD7DE"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62E3910"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64FCC58" w14:textId="77777777" w:rsidR="00C82898" w:rsidRPr="00731677"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difference between hair density and hair texture?</w:t>
            </w:r>
          </w:p>
          <w:p w14:paraId="3E5F01EB" w14:textId="77777777" w:rsidR="00C82898" w:rsidRPr="00731677"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Why is it important to analyze the</w:t>
            </w:r>
            <w:r>
              <w:rPr>
                <w:rFonts w:ascii="Times New Roman" w:eastAsia="Times New Roman" w:hAnsi="Times New Roman" w:cs="Times New Roman"/>
                <w:sz w:val="24"/>
                <w:szCs w:val="24"/>
              </w:rPr>
              <w:t xml:space="preserve"> </w:t>
            </w:r>
            <w:r w:rsidRPr="00731677">
              <w:rPr>
                <w:rFonts w:ascii="Times New Roman" w:eastAsia="Times New Roman" w:hAnsi="Times New Roman" w:cs="Times New Roman"/>
                <w:sz w:val="24"/>
                <w:szCs w:val="24"/>
              </w:rPr>
              <w:t>client's hair before the haircut?</w:t>
            </w:r>
          </w:p>
          <w:p w14:paraId="5DD965D1" w14:textId="77777777" w:rsidR="00C82898" w:rsidRPr="00731677"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elasticity play in haircutting?</w:t>
            </w:r>
          </w:p>
          <w:p w14:paraId="7823EDC5" w14:textId="77777777" w:rsidR="00C82898" w:rsidRPr="00731677"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porosity play in haircutting?</w:t>
            </w:r>
          </w:p>
          <w:p w14:paraId="15659F85" w14:textId="77777777" w:rsidR="00C82898"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the wave pattern play in haircutting?</w:t>
            </w:r>
          </w:p>
          <w:p w14:paraId="76A57C04" w14:textId="77777777" w:rsidR="00C82898" w:rsidRPr="000A58B6" w:rsidRDefault="00C82898">
            <w:pPr>
              <w:numPr>
                <w:ilvl w:val="0"/>
                <w:numId w:val="35"/>
              </w:numPr>
              <w:spacing w:before="100" w:beforeAutospacing="1" w:after="100" w:afterAutospacing="1"/>
              <w:rPr>
                <w:rFonts w:ascii="Times New Roman" w:eastAsia="Times New Roman" w:hAnsi="Times New Roman" w:cs="Times New Roman"/>
                <w:sz w:val="24"/>
                <w:szCs w:val="24"/>
              </w:rPr>
            </w:pPr>
            <w:r w:rsidRPr="000A58B6">
              <w:rPr>
                <w:rFonts w:ascii="Times New Roman" w:eastAsia="Times New Roman" w:hAnsi="Times New Roman" w:cs="Times New Roman"/>
                <w:sz w:val="24"/>
                <w:szCs w:val="24"/>
              </w:rPr>
              <w:t>How would one remedy poor porosity?</w:t>
            </w:r>
          </w:p>
          <w:p w14:paraId="17123F56"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321477FF" w14:textId="4593A954"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11.RV, 12.RV</w:t>
            </w:r>
          </w:p>
        </w:tc>
        <w:tc>
          <w:tcPr>
            <w:tcW w:w="649" w:type="pct"/>
          </w:tcPr>
          <w:p w14:paraId="4CD3C95E" w14:textId="77777777" w:rsidR="00C82898" w:rsidRDefault="00C82898">
            <w:pPr>
              <w:pStyle w:val="ListParagraph"/>
              <w:numPr>
                <w:ilvl w:val="1"/>
                <w:numId w:val="166"/>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73E0EA6B"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168E11D2"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634E5E02"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50795FD2"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5B5DE71C"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II.A</w:t>
            </w:r>
          </w:p>
          <w:p w14:paraId="564C3C7D"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6E2B87E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170A5169"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10F5A254" w14:textId="01E1F98C"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1B6D4242" w14:textId="3A612710" w:rsidTr="00C82898">
        <w:tc>
          <w:tcPr>
            <w:tcW w:w="158" w:type="pct"/>
            <w:shd w:val="clear" w:color="auto" w:fill="FFFFFF" w:themeFill="background1"/>
          </w:tcPr>
          <w:p w14:paraId="73B4661C" w14:textId="5C5460C1"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13" w:type="pct"/>
            <w:shd w:val="clear" w:color="auto" w:fill="FFFFFF" w:themeFill="background1"/>
            <w:tcMar>
              <w:top w:w="43" w:type="dxa"/>
              <w:left w:w="115" w:type="dxa"/>
              <w:bottom w:w="43" w:type="dxa"/>
              <w:right w:w="115" w:type="dxa"/>
            </w:tcMar>
          </w:tcPr>
          <w:p w14:paraId="6ABE42C5" w14:textId="2C10B89C"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w:t>
            </w:r>
            <w:r w:rsidRPr="00585017">
              <w:rPr>
                <w:rFonts w:ascii="Times New Roman" w:eastAsia="Times New Roman" w:hAnsi="Times New Roman" w:cs="Times New Roman"/>
                <w:sz w:val="24"/>
                <w:szCs w:val="24"/>
              </w:rPr>
              <w:t xml:space="preserve"> various haircutting elevations. </w:t>
            </w:r>
          </w:p>
        </w:tc>
        <w:tc>
          <w:tcPr>
            <w:tcW w:w="1100" w:type="pct"/>
          </w:tcPr>
          <w:p w14:paraId="1887131D"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w:t>
            </w:r>
          </w:p>
          <w:p w14:paraId="10F4FC3B" w14:textId="77777777" w:rsidR="00C82898" w:rsidRPr="00731677" w:rsidRDefault="00C82898">
            <w:pPr>
              <w:numPr>
                <w:ilvl w:val="0"/>
                <w:numId w:val="3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various degrees (e.g.,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180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of elevation used during haircutting</w:t>
            </w:r>
          </w:p>
          <w:p w14:paraId="217D1BDB" w14:textId="77777777" w:rsidR="00C82898" w:rsidRPr="00731677" w:rsidRDefault="00C82898">
            <w:pPr>
              <w:numPr>
                <w:ilvl w:val="0"/>
                <w:numId w:val="3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asymmetrical hair cuts</w:t>
            </w:r>
          </w:p>
          <w:p w14:paraId="57A271C8" w14:textId="77777777" w:rsidR="00C82898" w:rsidRPr="00731677" w:rsidRDefault="00C82898">
            <w:pPr>
              <w:numPr>
                <w:ilvl w:val="0"/>
                <w:numId w:val="36"/>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combined elevations.</w:t>
            </w:r>
          </w:p>
          <w:p w14:paraId="2014707C"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0DF3DB9A"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3C6388" w14:textId="77777777" w:rsidR="00C82898" w:rsidRPr="00731677" w:rsidRDefault="00C82898">
            <w:pPr>
              <w:numPr>
                <w:ilvl w:val="0"/>
                <w:numId w:val="3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role does elevation play in haircutting?</w:t>
            </w:r>
          </w:p>
          <w:p w14:paraId="2AC34847" w14:textId="77777777" w:rsidR="00C82898" w:rsidRPr="00731677" w:rsidRDefault="00C82898">
            <w:pPr>
              <w:numPr>
                <w:ilvl w:val="0"/>
                <w:numId w:val="3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result is produced from a 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 A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haircut?</w:t>
            </w:r>
          </w:p>
          <w:p w14:paraId="20B8868A" w14:textId="77777777" w:rsidR="00C82898" w:rsidRPr="00731677" w:rsidRDefault="00C82898">
            <w:pPr>
              <w:numPr>
                <w:ilvl w:val="0"/>
                <w:numId w:val="3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would one combine more than one elevation in a haircut?</w:t>
            </w:r>
          </w:p>
          <w:p w14:paraId="620E1F31" w14:textId="77777777" w:rsidR="00C82898" w:rsidRPr="00731677" w:rsidRDefault="00C82898">
            <w:pPr>
              <w:numPr>
                <w:ilvl w:val="0"/>
                <w:numId w:val="3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would one avoid uneven steps in a haircut?</w:t>
            </w:r>
          </w:p>
          <w:p w14:paraId="52CF8A71" w14:textId="77777777" w:rsidR="00C82898" w:rsidRPr="00731677" w:rsidRDefault="00C82898">
            <w:pPr>
              <w:numPr>
                <w:ilvl w:val="0"/>
                <w:numId w:val="37"/>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How will a combination of elevations affect the overall haircut?</w:t>
            </w:r>
          </w:p>
          <w:p w14:paraId="4B2C149F"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51FEDDA"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7EFF039D" w14:textId="77777777" w:rsidR="00C82898" w:rsidRDefault="00C82898">
            <w:pPr>
              <w:pStyle w:val="ListParagraph"/>
              <w:numPr>
                <w:ilvl w:val="1"/>
                <w:numId w:val="168"/>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183A93D3"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1A45CDD0"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02F554F8"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18C96E9C"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02A51937"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64F4B915"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34DBEDE3"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Demos A</w:t>
            </w:r>
          </w:p>
          <w:p w14:paraId="201E2F81"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4A581300"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p w14:paraId="3C2473A5" w14:textId="673C20CC"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Technical Math</w:t>
            </w:r>
          </w:p>
        </w:tc>
      </w:tr>
      <w:tr w:rsidR="00C82898" w:rsidRPr="009C4A1C" w14:paraId="08896B2A" w14:textId="5D754AD2" w:rsidTr="00C82898">
        <w:tc>
          <w:tcPr>
            <w:tcW w:w="158" w:type="pct"/>
            <w:shd w:val="clear" w:color="auto" w:fill="FFFFFF" w:themeFill="background1"/>
          </w:tcPr>
          <w:p w14:paraId="4684E64C" w14:textId="12C5027D"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13" w:type="pct"/>
            <w:shd w:val="clear" w:color="auto" w:fill="FFFFFF" w:themeFill="background1"/>
            <w:tcMar>
              <w:top w:w="43" w:type="dxa"/>
              <w:left w:w="115" w:type="dxa"/>
              <w:bottom w:w="43" w:type="dxa"/>
              <w:right w:w="115" w:type="dxa"/>
            </w:tcMar>
          </w:tcPr>
          <w:p w14:paraId="2AFD2F09"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hand positions for cutting. </w:t>
            </w:r>
          </w:p>
          <w:p w14:paraId="7383CC7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4E022A89"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Demonstration should include hand position</w:t>
            </w:r>
            <w:r>
              <w:rPr>
                <w:rFonts w:ascii="Times New Roman" w:eastAsia="Times New Roman" w:hAnsi="Times New Roman" w:cs="Times New Roman"/>
                <w:sz w:val="24"/>
                <w:szCs w:val="24"/>
              </w:rPr>
              <w:t>s</w:t>
            </w:r>
            <w:r w:rsidRPr="00731677">
              <w:rPr>
                <w:rFonts w:ascii="Times New Roman" w:eastAsia="Times New Roman" w:hAnsi="Times New Roman" w:cs="Times New Roman"/>
                <w:sz w:val="24"/>
                <w:szCs w:val="24"/>
              </w:rPr>
              <w:t xml:space="preserve"> for</w:t>
            </w:r>
          </w:p>
          <w:p w14:paraId="4426A170" w14:textId="77777777" w:rsidR="00C82898" w:rsidRPr="00731677" w:rsidRDefault="00C82898">
            <w:pPr>
              <w:numPr>
                <w:ilvl w:val="0"/>
                <w:numId w:val="3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vertical haircut</w:t>
            </w:r>
          </w:p>
          <w:p w14:paraId="190C0D19" w14:textId="77777777" w:rsidR="00C82898" w:rsidRPr="00731677" w:rsidRDefault="00C82898">
            <w:pPr>
              <w:numPr>
                <w:ilvl w:val="0"/>
                <w:numId w:val="3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horizontal haircut</w:t>
            </w:r>
          </w:p>
          <w:p w14:paraId="7E5F2F87" w14:textId="77777777" w:rsidR="00C82898" w:rsidRPr="00731677" w:rsidRDefault="00C82898">
            <w:pPr>
              <w:numPr>
                <w:ilvl w:val="0"/>
                <w:numId w:val="38"/>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diagonal cutting.</w:t>
            </w:r>
          </w:p>
          <w:p w14:paraId="22490AA4"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24AF37C5"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0FB3F6E" w14:textId="77777777" w:rsidR="00C82898" w:rsidRPr="00731677" w:rsidRDefault="00C82898">
            <w:pPr>
              <w:numPr>
                <w:ilvl w:val="0"/>
                <w:numId w:val="3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would a horizontal cutting line be used? What hand position would be used?</w:t>
            </w:r>
          </w:p>
          <w:p w14:paraId="71BD4802" w14:textId="77777777" w:rsidR="00C82898" w:rsidRPr="00731677" w:rsidRDefault="00C82898">
            <w:pPr>
              <w:numPr>
                <w:ilvl w:val="0"/>
                <w:numId w:val="3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meant by cutting palm-to-palm?</w:t>
            </w:r>
          </w:p>
          <w:p w14:paraId="0580680C" w14:textId="77777777" w:rsidR="00C82898" w:rsidRPr="00731677" w:rsidRDefault="00C82898">
            <w:pPr>
              <w:numPr>
                <w:ilvl w:val="0"/>
                <w:numId w:val="39"/>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safety measures should be taken when cutting hair?</w:t>
            </w:r>
          </w:p>
          <w:p w14:paraId="6729FBA2"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50A76FAF"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2A243674" w14:textId="77777777" w:rsidR="00C82898" w:rsidRDefault="00C82898">
            <w:pPr>
              <w:pStyle w:val="ListParagraph"/>
              <w:numPr>
                <w:ilvl w:val="1"/>
                <w:numId w:val="169"/>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4A49CC6B"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0C33FB44"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413B23BD"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14D6E0CE"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127AFBD5"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427473C0"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6EFB7A38"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408CAF34"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77C437DF" w14:textId="702A3747"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5A981A50" w14:textId="3DA06132" w:rsidTr="00C82898">
        <w:tc>
          <w:tcPr>
            <w:tcW w:w="158" w:type="pct"/>
            <w:shd w:val="clear" w:color="auto" w:fill="FFFFFF" w:themeFill="background1"/>
          </w:tcPr>
          <w:p w14:paraId="45D76F50" w14:textId="3AF5365A"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13" w:type="pct"/>
            <w:shd w:val="clear" w:color="auto" w:fill="FFFFFF" w:themeFill="background1"/>
            <w:tcMar>
              <w:top w:w="43" w:type="dxa"/>
              <w:left w:w="115" w:type="dxa"/>
              <w:bottom w:w="43" w:type="dxa"/>
              <w:right w:w="115" w:type="dxa"/>
            </w:tcMar>
          </w:tcPr>
          <w:p w14:paraId="74D61DAF" w14:textId="6C32F428" w:rsidR="00C82898" w:rsidRPr="009C4A1C"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handling of haircutting implements. </w:t>
            </w:r>
          </w:p>
        </w:tc>
        <w:tc>
          <w:tcPr>
            <w:tcW w:w="1100" w:type="pct"/>
          </w:tcPr>
          <w:p w14:paraId="79CD9E16"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Demonstration should include</w:t>
            </w:r>
          </w:p>
          <w:p w14:paraId="6036A00F" w14:textId="77777777" w:rsidR="00C82898" w:rsidRPr="00731677" w:rsidRDefault="00C82898">
            <w:pPr>
              <w:numPr>
                <w:ilvl w:val="0"/>
                <w:numId w:val="4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shears</w:t>
            </w:r>
          </w:p>
          <w:p w14:paraId="2AA75936" w14:textId="77777777" w:rsidR="00C82898" w:rsidRPr="00731677" w:rsidRDefault="00C82898">
            <w:pPr>
              <w:numPr>
                <w:ilvl w:val="0"/>
                <w:numId w:val="4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razors</w:t>
            </w:r>
          </w:p>
          <w:p w14:paraId="71162676" w14:textId="77777777" w:rsidR="00C82898" w:rsidRPr="00731677" w:rsidRDefault="00C82898">
            <w:pPr>
              <w:numPr>
                <w:ilvl w:val="0"/>
                <w:numId w:val="4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clippers</w:t>
            </w:r>
            <w:r>
              <w:rPr>
                <w:rFonts w:ascii="Times New Roman" w:eastAsia="Times New Roman" w:hAnsi="Times New Roman" w:cs="Times New Roman"/>
                <w:sz w:val="24"/>
                <w:szCs w:val="24"/>
              </w:rPr>
              <w:t xml:space="preserve"> and trimmers</w:t>
            </w:r>
          </w:p>
          <w:p w14:paraId="79CE5F65" w14:textId="77777777" w:rsidR="00C82898" w:rsidRPr="00731677" w:rsidRDefault="00C82898">
            <w:pPr>
              <w:numPr>
                <w:ilvl w:val="0"/>
                <w:numId w:val="40"/>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thinning shears.</w:t>
            </w:r>
          </w:p>
          <w:p w14:paraId="553DC9AB"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7D2EA07F"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0D01D41" w14:textId="77777777" w:rsidR="00C82898" w:rsidRPr="00731677" w:rsidRDefault="00C82898">
            <w:pPr>
              <w:numPr>
                <w:ilvl w:val="0"/>
                <w:numId w:val="4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What safety procedures should be </w:t>
            </w:r>
            <w:r>
              <w:rPr>
                <w:rFonts w:ascii="Times New Roman" w:eastAsia="Times New Roman" w:hAnsi="Times New Roman" w:cs="Times New Roman"/>
                <w:sz w:val="24"/>
                <w:szCs w:val="24"/>
              </w:rPr>
              <w:t>followed</w:t>
            </w:r>
            <w:r w:rsidRPr="00731677">
              <w:rPr>
                <w:rFonts w:ascii="Times New Roman" w:eastAsia="Times New Roman" w:hAnsi="Times New Roman" w:cs="Times New Roman"/>
                <w:sz w:val="24"/>
                <w:szCs w:val="24"/>
              </w:rPr>
              <w:t xml:space="preserve"> when handling cutting implements?</w:t>
            </w:r>
          </w:p>
          <w:p w14:paraId="4AFEF67E" w14:textId="77777777" w:rsidR="00C82898" w:rsidRPr="00731677" w:rsidRDefault="00C82898">
            <w:pPr>
              <w:numPr>
                <w:ilvl w:val="0"/>
                <w:numId w:val="4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are</w:t>
            </w:r>
            <w:r w:rsidRPr="00731677">
              <w:rPr>
                <w:rFonts w:ascii="Times New Roman" w:eastAsia="Times New Roman" w:hAnsi="Times New Roman" w:cs="Times New Roman"/>
                <w:sz w:val="24"/>
                <w:szCs w:val="24"/>
              </w:rPr>
              <w:t xml:space="preserve"> the guard and blade removed from a razor?</w:t>
            </w:r>
          </w:p>
          <w:p w14:paraId="32431C3D" w14:textId="77777777" w:rsidR="00C82898" w:rsidRPr="00731677" w:rsidRDefault="00C82898">
            <w:pPr>
              <w:numPr>
                <w:ilvl w:val="0"/>
                <w:numId w:val="4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 xml:space="preserve">When </w:t>
            </w:r>
            <w:r>
              <w:rPr>
                <w:rFonts w:ascii="Times New Roman" w:eastAsia="Times New Roman" w:hAnsi="Times New Roman" w:cs="Times New Roman"/>
                <w:sz w:val="24"/>
                <w:szCs w:val="24"/>
              </w:rPr>
              <w:t>should</w:t>
            </w:r>
            <w:r w:rsidRPr="00731677">
              <w:rPr>
                <w:rFonts w:ascii="Times New Roman" w:eastAsia="Times New Roman" w:hAnsi="Times New Roman" w:cs="Times New Roman"/>
                <w:sz w:val="24"/>
                <w:szCs w:val="24"/>
              </w:rPr>
              <w:t xml:space="preserve"> a razor blade </w:t>
            </w:r>
            <w:r>
              <w:rPr>
                <w:rFonts w:ascii="Times New Roman" w:eastAsia="Times New Roman" w:hAnsi="Times New Roman" w:cs="Times New Roman"/>
                <w:sz w:val="24"/>
                <w:szCs w:val="24"/>
              </w:rPr>
              <w:t xml:space="preserve">be </w:t>
            </w:r>
            <w:r w:rsidRPr="00731677">
              <w:rPr>
                <w:rFonts w:ascii="Times New Roman" w:eastAsia="Times New Roman" w:hAnsi="Times New Roman" w:cs="Times New Roman"/>
                <w:sz w:val="24"/>
                <w:szCs w:val="24"/>
              </w:rPr>
              <w:t>changed?</w:t>
            </w:r>
          </w:p>
          <w:p w14:paraId="539F14A5" w14:textId="77777777" w:rsidR="00C82898" w:rsidRPr="00731677" w:rsidRDefault="00C82898">
            <w:pPr>
              <w:numPr>
                <w:ilvl w:val="0"/>
                <w:numId w:val="4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should be done with used or damaged blades?</w:t>
            </w:r>
          </w:p>
          <w:p w14:paraId="18E7D888" w14:textId="77777777" w:rsidR="00C82898" w:rsidRDefault="00C82898">
            <w:pPr>
              <w:numPr>
                <w:ilvl w:val="0"/>
                <w:numId w:val="41"/>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is the difference between shears and thinning shears?</w:t>
            </w:r>
          </w:p>
          <w:p w14:paraId="116AA40A" w14:textId="77777777" w:rsidR="00C82898" w:rsidRPr="00655CF3" w:rsidRDefault="00C82898">
            <w:pPr>
              <w:numPr>
                <w:ilvl w:val="0"/>
                <w:numId w:val="4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When is razor cutting appropriate vs. contraindicated?</w:t>
            </w:r>
          </w:p>
          <w:p w14:paraId="3E6E9224"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32E953EF"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4323C3D0" w14:textId="77777777" w:rsidR="00C82898" w:rsidRDefault="00C82898">
            <w:pPr>
              <w:pStyle w:val="ListParagraph"/>
              <w:numPr>
                <w:ilvl w:val="1"/>
                <w:numId w:val="170"/>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4E1BD489"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1CB55AAC"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74643639"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43811C52"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4B285A1E"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3C45BE08"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726F6BC9"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3786F74B"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4CBD8651" w14:textId="4FC9BE74"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2F678CCF" w14:textId="1DD6B263" w:rsidTr="00C82898">
        <w:tc>
          <w:tcPr>
            <w:tcW w:w="158" w:type="pct"/>
            <w:shd w:val="clear" w:color="auto" w:fill="FFFFFF" w:themeFill="background1"/>
          </w:tcPr>
          <w:p w14:paraId="63BC59F9" w14:textId="35400FEE"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13" w:type="pct"/>
            <w:shd w:val="clear" w:color="auto" w:fill="FFFFFF" w:themeFill="background1"/>
            <w:tcMar>
              <w:top w:w="43" w:type="dxa"/>
              <w:left w:w="115" w:type="dxa"/>
              <w:bottom w:w="43" w:type="dxa"/>
              <w:right w:w="115" w:type="dxa"/>
            </w:tcMar>
          </w:tcPr>
          <w:p w14:paraId="4BD48225" w14:textId="75AFFEF1"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cutting hair</w:t>
            </w:r>
            <w:r w:rsidRPr="00585017">
              <w:rPr>
                <w:rFonts w:ascii="Times New Roman" w:eastAsia="Times New Roman" w:hAnsi="Times New Roman" w:cs="Times New Roman"/>
                <w:sz w:val="24"/>
                <w:szCs w:val="24"/>
              </w:rPr>
              <w:t xml:space="preserve"> at all elevations. </w:t>
            </w:r>
          </w:p>
        </w:tc>
        <w:tc>
          <w:tcPr>
            <w:tcW w:w="1100" w:type="pct"/>
          </w:tcPr>
          <w:p w14:paraId="7BD44973" w14:textId="77777777" w:rsidR="00C82898" w:rsidRPr="00731677" w:rsidRDefault="00C82898" w:rsidP="00A74BC0">
            <w:p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Demonstration should include</w:t>
            </w:r>
          </w:p>
          <w:p w14:paraId="1A12C22E" w14:textId="77777777" w:rsidR="00C82898" w:rsidRPr="00731677" w:rsidRDefault="00C82898">
            <w:pPr>
              <w:numPr>
                <w:ilvl w:val="0"/>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45</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90</w:t>
            </w:r>
            <w:r>
              <w:rPr>
                <w:rFonts w:ascii="Times New Roman" w:eastAsia="Times New Roman" w:hAnsi="Times New Roman" w:cs="Times New Roman"/>
                <w:sz w:val="24"/>
                <w:szCs w:val="24"/>
              </w:rPr>
              <w:t xml:space="preserve"> degrees</w:t>
            </w:r>
            <w:r w:rsidRPr="00731677">
              <w:rPr>
                <w:rFonts w:ascii="Times New Roman" w:eastAsia="Times New Roman" w:hAnsi="Times New Roman" w:cs="Times New Roman"/>
                <w:sz w:val="24"/>
                <w:szCs w:val="24"/>
              </w:rPr>
              <w:t xml:space="preserve">, 180 </w:t>
            </w:r>
            <w:r>
              <w:rPr>
                <w:rFonts w:ascii="Times New Roman" w:eastAsia="Times New Roman" w:hAnsi="Times New Roman" w:cs="Times New Roman"/>
                <w:sz w:val="24"/>
                <w:szCs w:val="24"/>
              </w:rPr>
              <w:t>degrees</w:t>
            </w:r>
            <w:r w:rsidRPr="00731677">
              <w:rPr>
                <w:rFonts w:ascii="Times New Roman" w:eastAsia="Times New Roman" w:hAnsi="Times New Roman" w:cs="Times New Roman"/>
                <w:sz w:val="24"/>
                <w:szCs w:val="24"/>
              </w:rPr>
              <w:t xml:space="preserve"> elevations</w:t>
            </w:r>
          </w:p>
          <w:p w14:paraId="5CB02CDC" w14:textId="77777777" w:rsidR="00C82898" w:rsidRPr="00731677" w:rsidRDefault="00C82898">
            <w:pPr>
              <w:numPr>
                <w:ilvl w:val="0"/>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proper safety and cutting techniques when using hair shaping implements, including</w:t>
            </w:r>
          </w:p>
          <w:p w14:paraId="6DB5DF11" w14:textId="77777777" w:rsidR="00C82898" w:rsidRPr="00731677" w:rsidRDefault="00C82898">
            <w:pPr>
              <w:numPr>
                <w:ilvl w:val="1"/>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shears</w:t>
            </w:r>
          </w:p>
          <w:p w14:paraId="753B85A2" w14:textId="77777777" w:rsidR="00C82898" w:rsidRPr="00731677" w:rsidRDefault="00C82898">
            <w:pPr>
              <w:numPr>
                <w:ilvl w:val="1"/>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razors</w:t>
            </w:r>
          </w:p>
          <w:p w14:paraId="07829ECD" w14:textId="77777777" w:rsidR="00C82898" w:rsidRPr="00731677" w:rsidRDefault="00C82898">
            <w:pPr>
              <w:numPr>
                <w:ilvl w:val="1"/>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clippers</w:t>
            </w:r>
            <w:r>
              <w:rPr>
                <w:rFonts w:ascii="Times New Roman" w:eastAsia="Times New Roman" w:hAnsi="Times New Roman" w:cs="Times New Roman"/>
                <w:sz w:val="24"/>
                <w:szCs w:val="24"/>
              </w:rPr>
              <w:t xml:space="preserve"> and trimmers</w:t>
            </w:r>
          </w:p>
          <w:p w14:paraId="3912D732" w14:textId="77777777" w:rsidR="00C82898" w:rsidRPr="00731677" w:rsidRDefault="00C82898">
            <w:pPr>
              <w:numPr>
                <w:ilvl w:val="1"/>
                <w:numId w:val="42"/>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thinning shears.</w:t>
            </w:r>
          </w:p>
          <w:p w14:paraId="3291935E"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22D65FE6"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529C004" w14:textId="77777777" w:rsidR="00C82898" w:rsidRPr="00731677" w:rsidRDefault="00C82898">
            <w:pPr>
              <w:numPr>
                <w:ilvl w:val="0"/>
                <w:numId w:val="4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the four basic haircuts?</w:t>
            </w:r>
          </w:p>
          <w:p w14:paraId="7DB81B89" w14:textId="77777777" w:rsidR="00C82898" w:rsidRPr="00731677" w:rsidRDefault="00C82898">
            <w:pPr>
              <w:numPr>
                <w:ilvl w:val="0"/>
                <w:numId w:val="4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Where are the danger zones in a haircut?</w:t>
            </w:r>
          </w:p>
          <w:p w14:paraId="1B055EEB" w14:textId="77777777" w:rsidR="00C82898" w:rsidRPr="00731677" w:rsidRDefault="00C82898">
            <w:pPr>
              <w:numPr>
                <w:ilvl w:val="0"/>
                <w:numId w:val="4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Why does a cosmetologist have to be aware of the danger zones?</w:t>
            </w:r>
          </w:p>
          <w:p w14:paraId="3817127F" w14:textId="77777777" w:rsidR="00C82898" w:rsidRPr="00731677" w:rsidRDefault="00C82898">
            <w:pPr>
              <w:numPr>
                <w:ilvl w:val="0"/>
                <w:numId w:val="43"/>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the differences between razor cuts and shear cuts?</w:t>
            </w:r>
          </w:p>
          <w:p w14:paraId="15CF5365"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4DBEFFCA"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82D63A8" w14:textId="77777777" w:rsidR="00C82898" w:rsidRDefault="00C82898">
            <w:pPr>
              <w:pStyle w:val="ListParagraph"/>
              <w:numPr>
                <w:ilvl w:val="1"/>
                <w:numId w:val="171"/>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305515D9"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4B33FC4D"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2462E0FA"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005DA9D8"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244980D6"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3367C7C5"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5DCA0081"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298233CD"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p w14:paraId="0309F846"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50863517" w14:textId="30863CC5"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Technical Math</w:t>
            </w:r>
          </w:p>
        </w:tc>
      </w:tr>
      <w:tr w:rsidR="00C82898" w:rsidRPr="009C4A1C" w14:paraId="72981B4A" w14:textId="47AF84E1" w:rsidTr="00C82898">
        <w:tc>
          <w:tcPr>
            <w:tcW w:w="158" w:type="pct"/>
            <w:shd w:val="clear" w:color="auto" w:fill="FFFFFF" w:themeFill="background1"/>
          </w:tcPr>
          <w:p w14:paraId="0B8A575C" w14:textId="32E06284"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13" w:type="pct"/>
            <w:shd w:val="clear" w:color="auto" w:fill="FFFFFF" w:themeFill="background1"/>
            <w:tcMar>
              <w:top w:w="43" w:type="dxa"/>
              <w:left w:w="115" w:type="dxa"/>
              <w:bottom w:w="43" w:type="dxa"/>
              <w:right w:w="115" w:type="dxa"/>
            </w:tcMar>
          </w:tcPr>
          <w:p w14:paraId="653042D5" w14:textId="77777777"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cross-check of the </w:t>
            </w:r>
            <w:r w:rsidRPr="00585017">
              <w:rPr>
                <w:rFonts w:ascii="Times New Roman" w:eastAsia="Times New Roman" w:hAnsi="Times New Roman" w:cs="Times New Roman"/>
                <w:sz w:val="24"/>
                <w:szCs w:val="24"/>
              </w:rPr>
              <w:t xml:space="preserve">overall haircut. </w:t>
            </w:r>
          </w:p>
          <w:p w14:paraId="5546193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7D4361E5" w14:textId="70E5B9AD" w:rsidR="00C82898" w:rsidRPr="009C4A1C" w:rsidRDefault="00C82898" w:rsidP="00A74BC0">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731677">
              <w:rPr>
                <w:rFonts w:ascii="Times New Roman" w:eastAsia="Times New Roman" w:hAnsi="Times New Roman" w:cs="Times New Roman"/>
                <w:sz w:val="24"/>
                <w:szCs w:val="24"/>
              </w:rPr>
              <w:t xml:space="preserve"> should include analyzing </w:t>
            </w:r>
            <w:r>
              <w:rPr>
                <w:rFonts w:ascii="Times New Roman" w:eastAsia="Times New Roman" w:hAnsi="Times New Roman" w:cs="Times New Roman"/>
                <w:sz w:val="24"/>
                <w:szCs w:val="24"/>
              </w:rPr>
              <w:t xml:space="preserve">the </w:t>
            </w:r>
            <w:r w:rsidRPr="00731677">
              <w:rPr>
                <w:rFonts w:ascii="Times New Roman" w:eastAsia="Times New Roman" w:hAnsi="Times New Roman" w:cs="Times New Roman"/>
                <w:sz w:val="24"/>
                <w:szCs w:val="24"/>
              </w:rPr>
              <w:t>overall haircut for blending, outline, and balance</w:t>
            </w:r>
            <w:r>
              <w:rPr>
                <w:rFonts w:ascii="Times New Roman" w:eastAsia="Times New Roman" w:hAnsi="Times New Roman" w:cs="Times New Roman"/>
                <w:sz w:val="24"/>
                <w:szCs w:val="24"/>
              </w:rPr>
              <w:t xml:space="preserve"> accuracy using cross-checking</w:t>
            </w:r>
            <w:r w:rsidRPr="00731677">
              <w:rPr>
                <w:rFonts w:ascii="Times New Roman" w:eastAsia="Times New Roman" w:hAnsi="Times New Roman" w:cs="Times New Roman"/>
                <w:sz w:val="24"/>
                <w:szCs w:val="24"/>
              </w:rPr>
              <w:t>.</w:t>
            </w:r>
          </w:p>
        </w:tc>
        <w:tc>
          <w:tcPr>
            <w:tcW w:w="1106" w:type="pct"/>
          </w:tcPr>
          <w:p w14:paraId="76283FFB"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12B71A1" w14:textId="77777777" w:rsidR="00C82898" w:rsidRPr="00731677"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When is blending used?</w:t>
            </w:r>
          </w:p>
          <w:p w14:paraId="7AB2E143" w14:textId="77777777" w:rsidR="00C82898" w:rsidRPr="00731677"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cross-checking techniques?</w:t>
            </w:r>
          </w:p>
          <w:p w14:paraId="3B78B4E3" w14:textId="77777777" w:rsidR="00C82898"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731677">
              <w:rPr>
                <w:rFonts w:ascii="Times New Roman" w:eastAsia="Times New Roman" w:hAnsi="Times New Roman" w:cs="Times New Roman"/>
                <w:sz w:val="24"/>
                <w:szCs w:val="24"/>
              </w:rPr>
              <w:t>What are texturizing techniques?</w:t>
            </w:r>
          </w:p>
          <w:p w14:paraId="20C03CE9" w14:textId="77777777" w:rsidR="00C82898" w:rsidRPr="0026094D"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vertical haircut?</w:t>
            </w:r>
          </w:p>
          <w:p w14:paraId="09ED8553" w14:textId="77777777" w:rsidR="00C82898" w:rsidRPr="0026094D"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horizontal haircut?</w:t>
            </w:r>
          </w:p>
          <w:p w14:paraId="782069FC" w14:textId="77777777" w:rsidR="00C82898" w:rsidRPr="0088054F" w:rsidRDefault="00C82898">
            <w:pPr>
              <w:numPr>
                <w:ilvl w:val="0"/>
                <w:numId w:val="4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position should be used to check a diagonal haircut?</w:t>
            </w:r>
          </w:p>
          <w:p w14:paraId="1D0F907F"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92706D0"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0E8EE887" w14:textId="77777777" w:rsidR="00C82898" w:rsidRDefault="00C82898">
            <w:pPr>
              <w:pStyle w:val="ListParagraph"/>
              <w:numPr>
                <w:ilvl w:val="1"/>
                <w:numId w:val="172"/>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1B7B3FD0" w14:textId="77777777" w:rsidR="00C82898" w:rsidRDefault="00C82898">
            <w:pPr>
              <w:pStyle w:val="ListParagraph"/>
              <w:numPr>
                <w:ilvl w:val="1"/>
                <w:numId w:val="165"/>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Hair cutting for all types, including textured hair</w:t>
            </w:r>
          </w:p>
          <w:p w14:paraId="624BCDF3"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Fundamentals, materials, and equipment</w:t>
            </w:r>
          </w:p>
          <w:p w14:paraId="1128D6BF" w14:textId="77777777" w:rsidR="00C82898" w:rsidRDefault="00C82898">
            <w:pPr>
              <w:pStyle w:val="ListParagraph"/>
              <w:numPr>
                <w:ilvl w:val="2"/>
                <w:numId w:val="165"/>
              </w:numPr>
              <w:spacing w:before="100" w:beforeAutospacing="1" w:after="100" w:afterAutospacing="1" w:line="259" w:lineRule="auto"/>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w:t>
            </w:r>
          </w:p>
          <w:p w14:paraId="66C30D57" w14:textId="77777777" w:rsidR="00C82898" w:rsidRDefault="00C82898" w:rsidP="00A74BC0">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63E3A609" w14:textId="77777777" w:rsidR="00C82898" w:rsidRDefault="00C82898">
            <w:pPr>
              <w:pStyle w:val="ListParagraph"/>
              <w:numPr>
                <w:ilvl w:val="0"/>
                <w:numId w:val="165"/>
              </w:numPr>
              <w:spacing w:before="100" w:beforeAutospacing="1" w:after="100" w:afterAutospacing="1" w:line="259" w:lineRule="auto"/>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 xml:space="preserve">Exam Domains </w:t>
            </w:r>
            <w:r>
              <w:rPr>
                <w:rFonts w:ascii="Times New Roman" w:eastAsia="Times New Roman" w:hAnsi="Times New Roman" w:cs="Times New Roman"/>
                <w:sz w:val="24"/>
                <w:szCs w:val="24"/>
              </w:rPr>
              <w:t xml:space="preserve">I.A, </w:t>
            </w:r>
            <w:r w:rsidRPr="000B2C5B">
              <w:rPr>
                <w:rFonts w:ascii="Times New Roman" w:eastAsia="Times New Roman" w:hAnsi="Times New Roman" w:cs="Times New Roman"/>
                <w:sz w:val="24"/>
                <w:szCs w:val="24"/>
              </w:rPr>
              <w:t>I.B</w:t>
            </w:r>
            <w:r>
              <w:rPr>
                <w:rFonts w:ascii="Times New Roman" w:eastAsia="Times New Roman" w:hAnsi="Times New Roman" w:cs="Times New Roman"/>
                <w:sz w:val="24"/>
                <w:szCs w:val="24"/>
              </w:rPr>
              <w:t xml:space="preserve">, II.B, II.C, and </w:t>
            </w:r>
            <w:r w:rsidRPr="000B2C5B">
              <w:rPr>
                <w:rFonts w:ascii="Times New Roman" w:eastAsia="Times New Roman" w:hAnsi="Times New Roman" w:cs="Times New Roman"/>
                <w:sz w:val="24"/>
                <w:szCs w:val="24"/>
              </w:rPr>
              <w:t>II.</w:t>
            </w:r>
            <w:r>
              <w:rPr>
                <w:rFonts w:ascii="Times New Roman" w:eastAsia="Times New Roman" w:hAnsi="Times New Roman" w:cs="Times New Roman"/>
                <w:sz w:val="24"/>
                <w:szCs w:val="24"/>
              </w:rPr>
              <w:t>D</w:t>
            </w:r>
          </w:p>
          <w:p w14:paraId="693D5FFB" w14:textId="77777777" w:rsidR="00C82898" w:rsidRPr="009C4A1C" w:rsidRDefault="00C82898" w:rsidP="00A74BC0">
            <w:pPr>
              <w:rPr>
                <w:rFonts w:ascii="Times New Roman" w:eastAsia="Times New Roman" w:hAnsi="Times New Roman" w:cs="Times New Roman"/>
                <w:sz w:val="24"/>
                <w:szCs w:val="24"/>
              </w:rPr>
            </w:pPr>
          </w:p>
        </w:tc>
        <w:tc>
          <w:tcPr>
            <w:tcW w:w="600" w:type="pct"/>
          </w:tcPr>
          <w:p w14:paraId="3E5048F3"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290B593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33897731" w14:textId="336B2D29"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68D39102" w14:textId="3BAE6945" w:rsidTr="00C82898">
        <w:tc>
          <w:tcPr>
            <w:tcW w:w="158" w:type="pct"/>
            <w:shd w:val="clear" w:color="auto" w:fill="D0CECE" w:themeFill="background2" w:themeFillShade="E6"/>
          </w:tcPr>
          <w:p w14:paraId="1A2D411F"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552811AF" w14:textId="57BBF869" w:rsidR="00C82898" w:rsidRPr="009C4A1C" w:rsidRDefault="00C82898" w:rsidP="00A74BC0">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Styling Hair</w:t>
            </w:r>
          </w:p>
        </w:tc>
        <w:tc>
          <w:tcPr>
            <w:tcW w:w="1100" w:type="pct"/>
            <w:shd w:val="clear" w:color="auto" w:fill="D0CECE" w:themeFill="background2" w:themeFillShade="E6"/>
          </w:tcPr>
          <w:p w14:paraId="7D3B5517" w14:textId="77777777" w:rsidR="00C82898" w:rsidRPr="00A74BC0" w:rsidRDefault="00C82898" w:rsidP="00A74BC0"/>
        </w:tc>
        <w:tc>
          <w:tcPr>
            <w:tcW w:w="1106" w:type="pct"/>
            <w:shd w:val="clear" w:color="auto" w:fill="D0CECE" w:themeFill="background2" w:themeFillShade="E6"/>
            <w:vAlign w:val="center"/>
          </w:tcPr>
          <w:p w14:paraId="683C507C"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6CE88C12"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D0CECE" w:themeFill="background2" w:themeFillShade="E6"/>
          </w:tcPr>
          <w:p w14:paraId="30528560"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D0CECE" w:themeFill="background2" w:themeFillShade="E6"/>
          </w:tcPr>
          <w:p w14:paraId="2D09471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095A185" w14:textId="57F8508F" w:rsidTr="00C82898">
        <w:tc>
          <w:tcPr>
            <w:tcW w:w="158" w:type="pct"/>
            <w:shd w:val="clear" w:color="auto" w:fill="FFFFFF" w:themeFill="background1"/>
          </w:tcPr>
          <w:p w14:paraId="6624B0FA" w14:textId="60605DD3"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13" w:type="pct"/>
            <w:shd w:val="clear" w:color="auto" w:fill="FFFFFF" w:themeFill="background1"/>
            <w:tcMar>
              <w:top w:w="43" w:type="dxa"/>
              <w:left w:w="115" w:type="dxa"/>
              <w:bottom w:w="43" w:type="dxa"/>
              <w:right w:w="115" w:type="dxa"/>
            </w:tcMar>
          </w:tcPr>
          <w:p w14:paraId="28A647C7" w14:textId="6BFC6468" w:rsidR="00C82898" w:rsidRPr="009C4A1C"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prior to styling hair. </w:t>
            </w:r>
          </w:p>
        </w:tc>
        <w:tc>
          <w:tcPr>
            <w:tcW w:w="1100" w:type="pct"/>
          </w:tcPr>
          <w:p w14:paraId="4CA4D42E" w14:textId="77777777" w:rsidR="00C82898" w:rsidRPr="00F96673" w:rsidRDefault="00C82898" w:rsidP="00A74BC0">
            <w:p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Consultation should include</w:t>
            </w:r>
          </w:p>
          <w:p w14:paraId="6A6CBFDA" w14:textId="77777777" w:rsidR="00C82898" w:rsidRPr="00F96673" w:rsidRDefault="00C82898">
            <w:pPr>
              <w:numPr>
                <w:ilvl w:val="0"/>
                <w:numId w:val="45"/>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expectations of </w:t>
            </w:r>
            <w:r>
              <w:rPr>
                <w:rFonts w:ascii="Times New Roman" w:eastAsia="Times New Roman" w:hAnsi="Times New Roman" w:cs="Times New Roman"/>
                <w:sz w:val="24"/>
                <w:szCs w:val="24"/>
              </w:rPr>
              <w:t xml:space="preserve">the </w:t>
            </w:r>
            <w:r w:rsidRPr="00F96673">
              <w:rPr>
                <w:rFonts w:ascii="Times New Roman" w:eastAsia="Times New Roman" w:hAnsi="Times New Roman" w:cs="Times New Roman"/>
                <w:sz w:val="24"/>
                <w:szCs w:val="24"/>
              </w:rPr>
              <w:t>client</w:t>
            </w:r>
          </w:p>
          <w:p w14:paraId="6908F18C" w14:textId="77777777" w:rsidR="00C82898" w:rsidRPr="00F96673" w:rsidRDefault="00C82898">
            <w:pPr>
              <w:numPr>
                <w:ilvl w:val="0"/>
                <w:numId w:val="45"/>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products and tools needed</w:t>
            </w:r>
          </w:p>
          <w:p w14:paraId="17278285" w14:textId="77777777" w:rsidR="00C82898" w:rsidRPr="00F96673" w:rsidRDefault="00C82898">
            <w:pPr>
              <w:numPr>
                <w:ilvl w:val="0"/>
                <w:numId w:val="45"/>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lifestyle of </w:t>
            </w:r>
            <w:r>
              <w:rPr>
                <w:rFonts w:ascii="Times New Roman" w:eastAsia="Times New Roman" w:hAnsi="Times New Roman" w:cs="Times New Roman"/>
                <w:sz w:val="24"/>
                <w:szCs w:val="24"/>
              </w:rPr>
              <w:t xml:space="preserve">the </w:t>
            </w:r>
            <w:r w:rsidRPr="00F96673">
              <w:rPr>
                <w:rFonts w:ascii="Times New Roman" w:eastAsia="Times New Roman" w:hAnsi="Times New Roman" w:cs="Times New Roman"/>
                <w:sz w:val="24"/>
                <w:szCs w:val="24"/>
              </w:rPr>
              <w:t>client</w:t>
            </w:r>
          </w:p>
          <w:p w14:paraId="61C6E90D" w14:textId="77777777" w:rsidR="00C82898" w:rsidRPr="00F96673" w:rsidRDefault="00C82898">
            <w:pPr>
              <w:numPr>
                <w:ilvl w:val="0"/>
                <w:numId w:val="45"/>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procedure to be used</w:t>
            </w:r>
          </w:p>
          <w:p w14:paraId="26E79587" w14:textId="77777777" w:rsidR="00C82898" w:rsidRPr="00F96673" w:rsidRDefault="00C82898">
            <w:pPr>
              <w:numPr>
                <w:ilvl w:val="0"/>
                <w:numId w:val="45"/>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visual aids.</w:t>
            </w:r>
          </w:p>
          <w:p w14:paraId="0E1C78C9"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1D6034E9"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EDA9275" w14:textId="77777777" w:rsidR="00C82898" w:rsidRPr="00F96673" w:rsidRDefault="00C82898">
            <w:pPr>
              <w:numPr>
                <w:ilvl w:val="0"/>
                <w:numId w:val="46"/>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How are visual aids effective?</w:t>
            </w:r>
          </w:p>
          <w:p w14:paraId="723154BD" w14:textId="77777777" w:rsidR="00C82898" w:rsidRPr="00F96673" w:rsidRDefault="00C82898">
            <w:pPr>
              <w:numPr>
                <w:ilvl w:val="0"/>
                <w:numId w:val="46"/>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Why is lifestyle an important</w:t>
            </w:r>
            <w:r>
              <w:rPr>
                <w:rFonts w:ascii="Times New Roman" w:eastAsia="Times New Roman" w:hAnsi="Times New Roman" w:cs="Times New Roman"/>
                <w:sz w:val="24"/>
                <w:szCs w:val="24"/>
              </w:rPr>
              <w:t xml:space="preserve"> consideration in styling hair</w:t>
            </w:r>
            <w:r w:rsidRPr="00F96673">
              <w:rPr>
                <w:rFonts w:ascii="Times New Roman" w:eastAsia="Times New Roman" w:hAnsi="Times New Roman" w:cs="Times New Roman"/>
                <w:sz w:val="24"/>
                <w:szCs w:val="24"/>
              </w:rPr>
              <w:t>?</w:t>
            </w:r>
          </w:p>
          <w:p w14:paraId="698CC660" w14:textId="77777777" w:rsidR="00C82898" w:rsidRPr="00F96673" w:rsidRDefault="00C82898">
            <w:pPr>
              <w:numPr>
                <w:ilvl w:val="0"/>
                <w:numId w:val="46"/>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What is considered the </w:t>
            </w:r>
            <w:r w:rsidRPr="00A450AC">
              <w:rPr>
                <w:rFonts w:ascii="Times New Roman" w:eastAsia="Times New Roman" w:hAnsi="Times New Roman" w:cs="Times New Roman"/>
                <w:sz w:val="24"/>
                <w:szCs w:val="24"/>
              </w:rPr>
              <w:t>ideal face shape? How does this affect the</w:t>
            </w:r>
            <w:r w:rsidRPr="00F96673">
              <w:rPr>
                <w:rFonts w:ascii="Times New Roman" w:eastAsia="Times New Roman" w:hAnsi="Times New Roman" w:cs="Times New Roman"/>
                <w:sz w:val="24"/>
                <w:szCs w:val="24"/>
              </w:rPr>
              <w:t xml:space="preserve"> type of hairstyle?</w:t>
            </w:r>
          </w:p>
          <w:p w14:paraId="7552622D"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48D4A29" w14:textId="58A34A7C" w:rsidR="00C82898" w:rsidRPr="009C4A1C" w:rsidRDefault="00C82898" w:rsidP="00A74BC0">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0B6D4952" w14:textId="77777777" w:rsidR="00C82898" w:rsidRDefault="00C82898">
            <w:pPr>
              <w:pStyle w:val="ListParagraph"/>
              <w:numPr>
                <w:ilvl w:val="1"/>
                <w:numId w:val="174"/>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7AA29332" w14:textId="77777777" w:rsidR="00C82898" w:rsidRDefault="00C82898">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49F5DF26"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787E838D"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2889B4C1"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45E825C2"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6B6303CC" w14:textId="75FD4E8D"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II.A, and II.D</w:t>
            </w:r>
          </w:p>
        </w:tc>
        <w:tc>
          <w:tcPr>
            <w:tcW w:w="600" w:type="pct"/>
          </w:tcPr>
          <w:p w14:paraId="6C3761AD" w14:textId="73C25381"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D857CC">
              <w:rPr>
                <w:rFonts w:ascii="Times New Roman" w:eastAsia="Times New Roman" w:hAnsi="Times New Roman" w:cs="Times New Roman"/>
                <w:sz w:val="24"/>
                <w:szCs w:val="24"/>
              </w:rPr>
              <w:t>Job Demo A</w:t>
            </w:r>
          </w:p>
        </w:tc>
      </w:tr>
      <w:tr w:rsidR="00C82898" w:rsidRPr="009C4A1C" w14:paraId="7A504F8D" w14:textId="23AB20FC" w:rsidTr="00C82898">
        <w:tc>
          <w:tcPr>
            <w:tcW w:w="158" w:type="pct"/>
            <w:shd w:val="clear" w:color="auto" w:fill="FFFFFF" w:themeFill="background1"/>
          </w:tcPr>
          <w:p w14:paraId="20E09DC4" w14:textId="11BB7794"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13" w:type="pct"/>
            <w:shd w:val="clear" w:color="auto" w:fill="FFFFFF" w:themeFill="background1"/>
            <w:tcMar>
              <w:top w:w="43" w:type="dxa"/>
              <w:left w:w="115" w:type="dxa"/>
              <w:bottom w:w="43" w:type="dxa"/>
              <w:right w:w="115" w:type="dxa"/>
            </w:tcMar>
          </w:tcPr>
          <w:p w14:paraId="641121BF" w14:textId="5FE72216"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Apply</w:t>
            </w:r>
            <w:r w:rsidRPr="00585017">
              <w:rPr>
                <w:rFonts w:ascii="Times New Roman" w:eastAsia="Times New Roman" w:hAnsi="Times New Roman" w:cs="Times New Roman"/>
                <w:sz w:val="24"/>
                <w:szCs w:val="24"/>
              </w:rPr>
              <w:t xml:space="preserve"> design style principles. </w:t>
            </w:r>
          </w:p>
        </w:tc>
        <w:tc>
          <w:tcPr>
            <w:tcW w:w="1100" w:type="pct"/>
          </w:tcPr>
          <w:p w14:paraId="41137E1C" w14:textId="77777777" w:rsidR="00C82898" w:rsidRPr="00F96673" w:rsidRDefault="00C82898" w:rsidP="00A74BC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Application</w:t>
            </w:r>
            <w:r w:rsidRPr="00F96673">
              <w:rPr>
                <w:rFonts w:ascii="Times New Roman" w:eastAsia="Times New Roman" w:hAnsi="Times New Roman" w:cs="Times New Roman"/>
                <w:sz w:val="24"/>
                <w:szCs w:val="24"/>
              </w:rPr>
              <w:t xml:space="preserve"> should include</w:t>
            </w:r>
          </w:p>
          <w:p w14:paraId="23D9C307" w14:textId="77777777" w:rsidR="00C82898" w:rsidRPr="00F96673" w:rsidRDefault="00C82898">
            <w:pPr>
              <w:numPr>
                <w:ilvl w:val="0"/>
                <w:numId w:val="47"/>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proportion</w:t>
            </w:r>
          </w:p>
          <w:p w14:paraId="741BA8A0" w14:textId="77777777" w:rsidR="00C82898" w:rsidRPr="00F96673" w:rsidRDefault="00C82898">
            <w:pPr>
              <w:numPr>
                <w:ilvl w:val="0"/>
                <w:numId w:val="47"/>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balance</w:t>
            </w:r>
          </w:p>
          <w:p w14:paraId="6420EE18" w14:textId="77777777" w:rsidR="00C82898" w:rsidRPr="00F96673" w:rsidRDefault="00C82898">
            <w:pPr>
              <w:numPr>
                <w:ilvl w:val="0"/>
                <w:numId w:val="47"/>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harmony</w:t>
            </w:r>
          </w:p>
          <w:p w14:paraId="5E5B052E" w14:textId="77777777" w:rsidR="00C82898" w:rsidRPr="00F96673" w:rsidRDefault="00C82898">
            <w:pPr>
              <w:numPr>
                <w:ilvl w:val="0"/>
                <w:numId w:val="47"/>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emphasis</w:t>
            </w:r>
          </w:p>
          <w:p w14:paraId="64E29637" w14:textId="77777777" w:rsidR="00C82898" w:rsidRPr="0088054F" w:rsidRDefault="00C82898">
            <w:pPr>
              <w:numPr>
                <w:ilvl w:val="0"/>
                <w:numId w:val="47"/>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rhythm</w:t>
            </w:r>
            <w:r w:rsidRPr="0088054F">
              <w:rPr>
                <w:rFonts w:ascii="Times New Roman" w:eastAsia="Times New Roman" w:hAnsi="Times New Roman" w:cs="Times New Roman"/>
                <w:sz w:val="24"/>
                <w:szCs w:val="24"/>
              </w:rPr>
              <w:t>.</w:t>
            </w:r>
          </w:p>
          <w:p w14:paraId="00488969"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63A9BA62"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1602BDB" w14:textId="77777777" w:rsidR="00C82898" w:rsidRPr="00F96673" w:rsidRDefault="00C82898">
            <w:pPr>
              <w:numPr>
                <w:ilvl w:val="0"/>
                <w:numId w:val="48"/>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Why should body type be considered when deciding on a hair style?</w:t>
            </w:r>
          </w:p>
          <w:p w14:paraId="617F1366" w14:textId="77777777" w:rsidR="00C82898" w:rsidRPr="00F96673" w:rsidRDefault="00C82898">
            <w:pPr>
              <w:numPr>
                <w:ilvl w:val="0"/>
                <w:numId w:val="48"/>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Why must all </w:t>
            </w:r>
            <w:r>
              <w:rPr>
                <w:rFonts w:ascii="Times New Roman" w:eastAsia="Times New Roman" w:hAnsi="Times New Roman" w:cs="Times New Roman"/>
                <w:sz w:val="24"/>
                <w:szCs w:val="24"/>
              </w:rPr>
              <w:t xml:space="preserve">design </w:t>
            </w:r>
            <w:r w:rsidRPr="00F96673">
              <w:rPr>
                <w:rFonts w:ascii="Times New Roman" w:eastAsia="Times New Roman" w:hAnsi="Times New Roman" w:cs="Times New Roman"/>
                <w:sz w:val="24"/>
                <w:szCs w:val="24"/>
              </w:rPr>
              <w:t>principles be considered?</w:t>
            </w:r>
          </w:p>
          <w:p w14:paraId="79CC3FA2"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2BB2166D"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3181BA7" w14:textId="77777777" w:rsidR="00C82898" w:rsidRDefault="00C82898">
            <w:pPr>
              <w:pStyle w:val="ListParagraph"/>
              <w:numPr>
                <w:ilvl w:val="1"/>
                <w:numId w:val="174"/>
              </w:numPr>
              <w:spacing w:before="100" w:beforeAutospacing="1" w:after="100" w:afterAutospacing="1"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Applied sciences</w:t>
            </w:r>
          </w:p>
          <w:p w14:paraId="2EE9B4AE" w14:textId="77777777" w:rsidR="00C82898" w:rsidRDefault="00C82898">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56C536F9"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66DADE66"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7592D721" w14:textId="77777777" w:rsidR="00C82898" w:rsidRDefault="00C82898">
            <w:pPr>
              <w:pStyle w:val="ListParagraph"/>
              <w:numPr>
                <w:ilvl w:val="2"/>
                <w:numId w:val="17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1D53F24B"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6A131D1A" w14:textId="3882F0E7"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II.A, II.B, and II.D</w:t>
            </w:r>
          </w:p>
        </w:tc>
        <w:tc>
          <w:tcPr>
            <w:tcW w:w="600" w:type="pct"/>
          </w:tcPr>
          <w:p w14:paraId="0DF73055"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5F05EE71"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771D3631" w14:textId="01993C6C"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1ED04A05" w14:textId="36B4DD0E" w:rsidTr="00C82898">
        <w:tc>
          <w:tcPr>
            <w:tcW w:w="158" w:type="pct"/>
            <w:shd w:val="clear" w:color="auto" w:fill="FFFFFF" w:themeFill="background1"/>
          </w:tcPr>
          <w:p w14:paraId="242440B7" w14:textId="77777777" w:rsidR="00C82898"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p w14:paraId="3E4C4236"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FFFFFF" w:themeFill="background1"/>
            <w:tcMar>
              <w:top w:w="43" w:type="dxa"/>
              <w:left w:w="115" w:type="dxa"/>
              <w:bottom w:w="43" w:type="dxa"/>
              <w:right w:w="115" w:type="dxa"/>
            </w:tcMar>
          </w:tcPr>
          <w:p w14:paraId="0E94E7CA" w14:textId="1DD3631B"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blow-drying styling tools for the blow-out finish</w:t>
            </w:r>
            <w:r w:rsidRPr="00585017">
              <w:rPr>
                <w:rFonts w:ascii="Times New Roman" w:eastAsia="Times New Roman" w:hAnsi="Times New Roman" w:cs="Times New Roman"/>
                <w:sz w:val="24"/>
                <w:szCs w:val="24"/>
              </w:rPr>
              <w:t xml:space="preserve">. </w:t>
            </w:r>
          </w:p>
        </w:tc>
        <w:tc>
          <w:tcPr>
            <w:tcW w:w="1100" w:type="pct"/>
          </w:tcPr>
          <w:p w14:paraId="518DC63E" w14:textId="77777777" w:rsidR="00C82898" w:rsidRPr="00F96673" w:rsidRDefault="00C82898" w:rsidP="00A74BC0">
            <w:p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Selection should include</w:t>
            </w:r>
          </w:p>
          <w:p w14:paraId="46FB24A5" w14:textId="77777777" w:rsidR="00C82898" w:rsidRPr="00F96673" w:rsidRDefault="00C82898">
            <w:pPr>
              <w:numPr>
                <w:ilvl w:val="0"/>
                <w:numId w:val="49"/>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setting and airflow control in </w:t>
            </w:r>
            <w:r>
              <w:rPr>
                <w:rFonts w:ascii="Times New Roman" w:eastAsia="Times New Roman" w:hAnsi="Times New Roman" w:cs="Times New Roman"/>
                <w:sz w:val="24"/>
                <w:szCs w:val="24"/>
              </w:rPr>
              <w:t xml:space="preserve">the </w:t>
            </w:r>
            <w:r w:rsidRPr="00F96673">
              <w:rPr>
                <w:rFonts w:ascii="Times New Roman" w:eastAsia="Times New Roman" w:hAnsi="Times New Roman" w:cs="Times New Roman"/>
                <w:sz w:val="24"/>
                <w:szCs w:val="24"/>
              </w:rPr>
              <w:t>blow-dry styling and attachments</w:t>
            </w:r>
          </w:p>
          <w:p w14:paraId="2BB9ABE7" w14:textId="77777777" w:rsidR="00C82898" w:rsidRPr="00F96673" w:rsidRDefault="00C82898">
            <w:pPr>
              <w:numPr>
                <w:ilvl w:val="0"/>
                <w:numId w:val="49"/>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brush(es) to achieve the desired style.</w:t>
            </w:r>
          </w:p>
          <w:p w14:paraId="018CDF84"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0D048E38"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2D0B0E5" w14:textId="77777777" w:rsidR="00C82898" w:rsidRPr="00F96673" w:rsidRDefault="00C82898">
            <w:pPr>
              <w:numPr>
                <w:ilvl w:val="0"/>
                <w:numId w:val="50"/>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Where should the blow dryer be aimed?</w:t>
            </w:r>
          </w:p>
          <w:p w14:paraId="1B1EFDA9" w14:textId="77777777" w:rsidR="00C82898" w:rsidRPr="00F96673" w:rsidRDefault="00C82898">
            <w:pPr>
              <w:numPr>
                <w:ilvl w:val="0"/>
                <w:numId w:val="50"/>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How close should the blow dryer be placed to the hair when drying?</w:t>
            </w:r>
          </w:p>
          <w:p w14:paraId="0EF60648" w14:textId="77777777" w:rsidR="00C82898" w:rsidRPr="00F96673" w:rsidRDefault="00C82898">
            <w:pPr>
              <w:numPr>
                <w:ilvl w:val="0"/>
                <w:numId w:val="50"/>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How many revolutions should be made with a round brush?</w:t>
            </w:r>
          </w:p>
          <w:p w14:paraId="0F5BA005" w14:textId="77777777" w:rsidR="00C82898" w:rsidRPr="00F96673" w:rsidRDefault="00C82898">
            <w:pPr>
              <w:numPr>
                <w:ilvl w:val="0"/>
                <w:numId w:val="50"/>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determines the selection of brush(es) to be used?</w:t>
            </w:r>
          </w:p>
          <w:p w14:paraId="14678819"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62DCE2F3"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4916AB92" w14:textId="77777777" w:rsidR="00C82898" w:rsidRDefault="00C82898">
            <w:pPr>
              <w:pStyle w:val="ListParagraph"/>
              <w:numPr>
                <w:ilvl w:val="1"/>
                <w:numId w:val="17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05C0CC05" w14:textId="77777777" w:rsidR="00C82898" w:rsidRPr="000B2C5B" w:rsidRDefault="00C82898">
            <w:pPr>
              <w:pStyle w:val="ListParagraph"/>
              <w:numPr>
                <w:ilvl w:val="1"/>
                <w:numId w:val="17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05F9656" w14:textId="77777777" w:rsidR="00C82898" w:rsidRDefault="00C82898">
            <w:pPr>
              <w:pStyle w:val="ListParagraph"/>
              <w:numPr>
                <w:ilvl w:val="1"/>
                <w:numId w:val="1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7E1735C2" w14:textId="77777777" w:rsidR="00C82898" w:rsidRDefault="00C82898">
            <w:pPr>
              <w:pStyle w:val="ListParagraph"/>
              <w:numPr>
                <w:ilvl w:val="2"/>
                <w:numId w:val="17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5B764F7B" w14:textId="77777777" w:rsidR="00C82898" w:rsidRDefault="00C82898">
            <w:pPr>
              <w:pStyle w:val="ListParagraph"/>
              <w:numPr>
                <w:ilvl w:val="2"/>
                <w:numId w:val="17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64D41333" w14:textId="77777777" w:rsidR="00C82898" w:rsidRDefault="00C82898">
            <w:pPr>
              <w:pStyle w:val="ListParagraph"/>
              <w:numPr>
                <w:ilvl w:val="2"/>
                <w:numId w:val="17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36F16C7C"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4EFB6EA3" w14:textId="66DBAC88"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46059B56"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60251BBD"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53912140" w14:textId="0AA6184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05504CE6" w14:textId="01B572D0" w:rsidTr="00C82898">
        <w:tc>
          <w:tcPr>
            <w:tcW w:w="158" w:type="pct"/>
            <w:shd w:val="clear" w:color="auto" w:fill="FFFFFF" w:themeFill="background1"/>
          </w:tcPr>
          <w:p w14:paraId="1C0470FA" w14:textId="1476D54B"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13" w:type="pct"/>
            <w:shd w:val="clear" w:color="auto" w:fill="FFFFFF" w:themeFill="background1"/>
            <w:tcMar>
              <w:top w:w="43" w:type="dxa"/>
              <w:left w:w="115" w:type="dxa"/>
              <w:bottom w:w="43" w:type="dxa"/>
              <w:right w:w="115" w:type="dxa"/>
            </w:tcMar>
          </w:tcPr>
          <w:p w14:paraId="2DE169B3"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Set hair, using pin curls. </w:t>
            </w:r>
          </w:p>
          <w:p w14:paraId="716EED40"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3BA0CE7F" w14:textId="77777777" w:rsidR="00C82898" w:rsidRPr="00F96673" w:rsidRDefault="00C82898" w:rsidP="00A74BC0">
            <w:p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Setting should include</w:t>
            </w:r>
          </w:p>
          <w:p w14:paraId="231EA924" w14:textId="77777777" w:rsidR="00C82898" w:rsidRDefault="00C82898">
            <w:pPr>
              <w:numPr>
                <w:ilvl w:val="0"/>
                <w:numId w:val="51"/>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selecting </w:t>
            </w:r>
            <w:r>
              <w:rPr>
                <w:rFonts w:ascii="Times New Roman" w:eastAsia="Times New Roman" w:hAnsi="Times New Roman" w:cs="Times New Roman"/>
                <w:sz w:val="24"/>
                <w:szCs w:val="24"/>
              </w:rPr>
              <w:t>a</w:t>
            </w:r>
            <w:r w:rsidRPr="00F96673">
              <w:rPr>
                <w:rFonts w:ascii="Times New Roman" w:eastAsia="Times New Roman" w:hAnsi="Times New Roman" w:cs="Times New Roman"/>
                <w:sz w:val="24"/>
                <w:szCs w:val="24"/>
              </w:rPr>
              <w:t xml:space="preserve"> setting lotion for pin curling</w:t>
            </w:r>
          </w:p>
          <w:p w14:paraId="6A4B9D19" w14:textId="77777777" w:rsidR="00C82898" w:rsidRDefault="00C82898">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selecting the proper base of a pin curl</w:t>
            </w:r>
          </w:p>
          <w:p w14:paraId="71D6ABCF" w14:textId="77777777" w:rsidR="00C82898" w:rsidRPr="00F96673" w:rsidRDefault="00C82898">
            <w:pPr>
              <w:numPr>
                <w:ilvl w:val="0"/>
                <w:numId w:val="51"/>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selecting the stem direction and size for desired results</w:t>
            </w:r>
          </w:p>
          <w:p w14:paraId="538A1B56" w14:textId="77777777" w:rsidR="00C82898" w:rsidRPr="00F96673" w:rsidRDefault="00C82898">
            <w:pPr>
              <w:numPr>
                <w:ilvl w:val="0"/>
                <w:numId w:val="51"/>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placing clips in relation to the pin curl shape.</w:t>
            </w:r>
          </w:p>
          <w:p w14:paraId="4790A690"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744784E3"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6C1DFB7"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is the stem/base/circle of a pin curl?</w:t>
            </w:r>
          </w:p>
          <w:p w14:paraId="06B05503"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determines the stem direction?</w:t>
            </w:r>
          </w:p>
          <w:p w14:paraId="35BA0C5D"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is </w:t>
            </w:r>
            <w:r w:rsidRPr="00F96673">
              <w:rPr>
                <w:rFonts w:ascii="Times New Roman" w:eastAsia="Times New Roman" w:hAnsi="Times New Roman" w:cs="Times New Roman"/>
                <w:i/>
                <w:iCs/>
                <w:sz w:val="24"/>
                <w:szCs w:val="24"/>
              </w:rPr>
              <w:t>curl mobility</w:t>
            </w:r>
            <w:r w:rsidRPr="00F96673">
              <w:rPr>
                <w:rFonts w:ascii="Times New Roman" w:eastAsia="Times New Roman" w:hAnsi="Times New Roman" w:cs="Times New Roman"/>
                <w:sz w:val="24"/>
                <w:szCs w:val="24"/>
              </w:rPr>
              <w:t>?</w:t>
            </w:r>
          </w:p>
          <w:p w14:paraId="3D790F12"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is the importance of molding a pin curl?</w:t>
            </w:r>
          </w:p>
          <w:p w14:paraId="684403B9"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What determines the size of the base?</w:t>
            </w:r>
          </w:p>
          <w:p w14:paraId="144FB66A" w14:textId="77777777" w:rsidR="00C82898" w:rsidRPr="00F96673" w:rsidRDefault="00C82898">
            <w:pPr>
              <w:numPr>
                <w:ilvl w:val="0"/>
                <w:numId w:val="52"/>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Where is a pin curl anchored?</w:t>
            </w:r>
          </w:p>
          <w:p w14:paraId="1352B4F6"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66F50241"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5115AAB1" w14:textId="77777777" w:rsidR="00C82898" w:rsidRDefault="00C82898">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47422C41" w14:textId="77777777" w:rsidR="00C82898" w:rsidRPr="000B2C5B" w:rsidRDefault="00C82898">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0A89F4A" w14:textId="77777777" w:rsidR="00C82898" w:rsidRDefault="00C82898">
            <w:pPr>
              <w:pStyle w:val="ListParagraph"/>
              <w:numPr>
                <w:ilvl w:val="1"/>
                <w:numId w:val="1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6FF3C660" w14:textId="77777777" w:rsidR="00C82898" w:rsidRDefault="00C82898">
            <w:pPr>
              <w:pStyle w:val="ListParagraph"/>
              <w:numPr>
                <w:ilvl w:val="2"/>
                <w:numId w:val="17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760E51AC" w14:textId="77777777" w:rsidR="00C82898" w:rsidRDefault="00C82898">
            <w:pPr>
              <w:pStyle w:val="ListParagraph"/>
              <w:numPr>
                <w:ilvl w:val="2"/>
                <w:numId w:val="17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1E603CFB" w14:textId="77777777" w:rsidR="00C82898" w:rsidRDefault="00C82898">
            <w:pPr>
              <w:pStyle w:val="ListParagraph"/>
              <w:numPr>
                <w:ilvl w:val="2"/>
                <w:numId w:val="17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6D1028A5"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60645CFD" w14:textId="1FF43C60"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6E4050CE"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3468D87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Fantasy Manikin</w:t>
            </w:r>
          </w:p>
          <w:p w14:paraId="290251E2" w14:textId="3545EB62"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tc>
      </w:tr>
      <w:tr w:rsidR="00C82898" w:rsidRPr="009C4A1C" w14:paraId="4C3EDD90" w14:textId="590C070C" w:rsidTr="00C82898">
        <w:tc>
          <w:tcPr>
            <w:tcW w:w="158" w:type="pct"/>
            <w:shd w:val="clear" w:color="auto" w:fill="FFFFFF" w:themeFill="background1"/>
          </w:tcPr>
          <w:p w14:paraId="0A8FE69C" w14:textId="700D2F55"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13" w:type="pct"/>
            <w:shd w:val="clear" w:color="auto" w:fill="FFFFFF" w:themeFill="background1"/>
            <w:tcMar>
              <w:top w:w="43" w:type="dxa"/>
              <w:left w:w="115" w:type="dxa"/>
              <w:bottom w:w="43" w:type="dxa"/>
              <w:right w:w="115" w:type="dxa"/>
            </w:tcMar>
          </w:tcPr>
          <w:p w14:paraId="44DDB3D5"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Set hair, using </w:t>
            </w:r>
            <w:r>
              <w:rPr>
                <w:rFonts w:ascii="Times New Roman" w:eastAsia="Times New Roman" w:hAnsi="Times New Roman" w:cs="Times New Roman"/>
                <w:sz w:val="24"/>
                <w:szCs w:val="24"/>
              </w:rPr>
              <w:t>thermal tools</w:t>
            </w:r>
            <w:r w:rsidRPr="00585017">
              <w:rPr>
                <w:rFonts w:ascii="Times New Roman" w:eastAsia="Times New Roman" w:hAnsi="Times New Roman" w:cs="Times New Roman"/>
                <w:sz w:val="24"/>
                <w:szCs w:val="24"/>
              </w:rPr>
              <w:t xml:space="preserve">. </w:t>
            </w:r>
          </w:p>
          <w:p w14:paraId="4D8EB5C7"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0848D836" w14:textId="77777777" w:rsidR="00C82898" w:rsidRPr="00F96673" w:rsidRDefault="00C82898" w:rsidP="00A74BC0">
            <w:p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Setting should include</w:t>
            </w:r>
          </w:p>
          <w:p w14:paraId="6D9B3D52"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 xml:space="preserve">selecting </w:t>
            </w:r>
            <w:r>
              <w:rPr>
                <w:rFonts w:ascii="Times New Roman" w:eastAsia="Times New Roman" w:hAnsi="Times New Roman" w:cs="Times New Roman"/>
                <w:sz w:val="24"/>
                <w:szCs w:val="24"/>
              </w:rPr>
              <w:t>a thermal</w:t>
            </w:r>
            <w:r w:rsidRPr="00F96673">
              <w:rPr>
                <w:rFonts w:ascii="Times New Roman" w:eastAsia="Times New Roman" w:hAnsi="Times New Roman" w:cs="Times New Roman"/>
                <w:sz w:val="24"/>
                <w:szCs w:val="24"/>
              </w:rPr>
              <w:t xml:space="preserve"> tool</w:t>
            </w:r>
          </w:p>
          <w:p w14:paraId="778C6B58" w14:textId="77777777" w:rsidR="00C82898" w:rsidRPr="00F96673" w:rsidRDefault="00C82898">
            <w:pPr>
              <w:numPr>
                <w:ilvl w:val="1"/>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stove iron</w:t>
            </w:r>
          </w:p>
          <w:p w14:paraId="60FF1936" w14:textId="77777777" w:rsidR="00C82898" w:rsidRPr="00F96673" w:rsidRDefault="00C82898">
            <w:pPr>
              <w:numPr>
                <w:ilvl w:val="1"/>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spring</w:t>
            </w:r>
          </w:p>
          <w:p w14:paraId="35770B67" w14:textId="77777777" w:rsidR="00C82898" w:rsidRPr="00F96673" w:rsidRDefault="00C82898">
            <w:pPr>
              <w:numPr>
                <w:ilvl w:val="1"/>
                <w:numId w:val="5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F96673">
              <w:rPr>
                <w:rFonts w:ascii="Times New Roman" w:eastAsia="Times New Roman" w:hAnsi="Times New Roman" w:cs="Times New Roman"/>
                <w:sz w:val="24"/>
                <w:szCs w:val="24"/>
              </w:rPr>
              <w:t>arcel</w:t>
            </w:r>
          </w:p>
          <w:p w14:paraId="32FD3FA4" w14:textId="77777777" w:rsidR="00C82898" w:rsidRPr="00F96673" w:rsidRDefault="00C82898">
            <w:pPr>
              <w:numPr>
                <w:ilvl w:val="1"/>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curling wand</w:t>
            </w:r>
          </w:p>
          <w:p w14:paraId="387F4C86" w14:textId="77777777" w:rsidR="00C82898" w:rsidRDefault="00C82898">
            <w:pPr>
              <w:numPr>
                <w:ilvl w:val="1"/>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flat iron</w:t>
            </w:r>
          </w:p>
          <w:p w14:paraId="06A77146" w14:textId="77777777" w:rsidR="00C82898" w:rsidRPr="00FB0516" w:rsidRDefault="00C82898">
            <w:pPr>
              <w:numPr>
                <w:ilvl w:val="1"/>
                <w:numId w:val="5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pressing comb</w:t>
            </w:r>
          </w:p>
          <w:p w14:paraId="60B12D92"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testing the temperature of the curling iron</w:t>
            </w:r>
          </w:p>
          <w:p w14:paraId="082E1B26"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sub-sectioning</w:t>
            </w:r>
            <w:r w:rsidRPr="00F96673">
              <w:rPr>
                <w:rFonts w:ascii="Times New Roman" w:eastAsia="Times New Roman" w:hAnsi="Times New Roman" w:cs="Times New Roman"/>
                <w:sz w:val="24"/>
                <w:szCs w:val="24"/>
              </w:rPr>
              <w:t xml:space="preserve"> the hair in relation to the size of the curling iron</w:t>
            </w:r>
          </w:p>
          <w:p w14:paraId="6BD443DD"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establishing a base</w:t>
            </w:r>
          </w:p>
          <w:p w14:paraId="493C64EE"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distributing hair evenly around the curling iron</w:t>
            </w:r>
          </w:p>
          <w:p w14:paraId="2CF8CAD0" w14:textId="77777777" w:rsidR="00C82898" w:rsidRPr="00F96673" w:rsidRDefault="00C82898">
            <w:pPr>
              <w:numPr>
                <w:ilvl w:val="0"/>
                <w:numId w:val="53"/>
              </w:numPr>
              <w:spacing w:before="100" w:beforeAutospacing="1" w:after="100" w:afterAutospacing="1"/>
              <w:rPr>
                <w:rFonts w:ascii="Times New Roman" w:eastAsia="Times New Roman" w:hAnsi="Times New Roman" w:cs="Times New Roman"/>
                <w:sz w:val="24"/>
                <w:szCs w:val="24"/>
              </w:rPr>
            </w:pPr>
            <w:r w:rsidRPr="00F96673">
              <w:rPr>
                <w:rFonts w:ascii="Times New Roman" w:eastAsia="Times New Roman" w:hAnsi="Times New Roman" w:cs="Times New Roman"/>
                <w:sz w:val="24"/>
                <w:szCs w:val="24"/>
              </w:rPr>
              <w:t>protecting the scalp from the iron with the comb.</w:t>
            </w:r>
          </w:p>
          <w:p w14:paraId="76E07B97"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5F896AEC"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5D7C603" w14:textId="77777777" w:rsidR="00C82898" w:rsidRPr="00E85E19" w:rsidRDefault="00C82898">
            <w:pPr>
              <w:numPr>
                <w:ilvl w:val="0"/>
                <w:numId w:val="54"/>
              </w:numPr>
              <w:spacing w:before="100" w:beforeAutospacing="1" w:after="100" w:afterAutospacing="1"/>
              <w:rPr>
                <w:rFonts w:ascii="Times New Roman" w:eastAsia="Times New Roman" w:hAnsi="Times New Roman" w:cs="Times New Roman"/>
                <w:sz w:val="24"/>
                <w:szCs w:val="24"/>
              </w:rPr>
            </w:pPr>
            <w:r w:rsidRPr="00E85E19">
              <w:rPr>
                <w:rFonts w:ascii="Times New Roman" w:eastAsia="Times New Roman" w:hAnsi="Times New Roman" w:cs="Times New Roman"/>
                <w:sz w:val="24"/>
                <w:szCs w:val="24"/>
              </w:rPr>
              <w:t>What determines the iron temperature?</w:t>
            </w:r>
          </w:p>
          <w:p w14:paraId="31D4389B" w14:textId="77777777" w:rsidR="00C82898" w:rsidRPr="00E85E19" w:rsidRDefault="00C82898">
            <w:pPr>
              <w:numPr>
                <w:ilvl w:val="0"/>
                <w:numId w:val="54"/>
              </w:numPr>
              <w:spacing w:before="100" w:beforeAutospacing="1" w:after="100" w:afterAutospacing="1"/>
              <w:rPr>
                <w:rFonts w:ascii="Times New Roman" w:eastAsia="Times New Roman" w:hAnsi="Times New Roman" w:cs="Times New Roman"/>
                <w:sz w:val="24"/>
                <w:szCs w:val="24"/>
              </w:rPr>
            </w:pPr>
            <w:r w:rsidRPr="00E85E19">
              <w:rPr>
                <w:rFonts w:ascii="Times New Roman" w:eastAsia="Times New Roman" w:hAnsi="Times New Roman" w:cs="Times New Roman"/>
                <w:sz w:val="24"/>
                <w:szCs w:val="24"/>
              </w:rPr>
              <w:t>What type of comb should be used with a curling iron?</w:t>
            </w:r>
          </w:p>
          <w:p w14:paraId="358C7225" w14:textId="77777777" w:rsidR="00C82898" w:rsidRPr="00E85E19" w:rsidRDefault="00C82898">
            <w:pPr>
              <w:numPr>
                <w:ilvl w:val="0"/>
                <w:numId w:val="54"/>
              </w:numPr>
              <w:spacing w:before="100" w:beforeAutospacing="1" w:after="100" w:afterAutospacing="1"/>
              <w:rPr>
                <w:rFonts w:ascii="Times New Roman" w:eastAsia="Times New Roman" w:hAnsi="Times New Roman" w:cs="Times New Roman"/>
                <w:sz w:val="24"/>
                <w:szCs w:val="24"/>
              </w:rPr>
            </w:pPr>
            <w:r w:rsidRPr="00E85E19">
              <w:rPr>
                <w:rFonts w:ascii="Times New Roman" w:eastAsia="Times New Roman" w:hAnsi="Times New Roman" w:cs="Times New Roman"/>
                <w:sz w:val="24"/>
                <w:szCs w:val="24"/>
              </w:rPr>
              <w:t>Where should the comb be placed?</w:t>
            </w:r>
          </w:p>
          <w:p w14:paraId="6803B521" w14:textId="77777777" w:rsidR="00C82898" w:rsidRPr="00E85E19" w:rsidRDefault="00C82898">
            <w:pPr>
              <w:numPr>
                <w:ilvl w:val="0"/>
                <w:numId w:val="54"/>
              </w:numPr>
              <w:spacing w:before="100" w:beforeAutospacing="1" w:after="100" w:afterAutospacing="1"/>
              <w:rPr>
                <w:rFonts w:ascii="Times New Roman" w:eastAsia="Times New Roman" w:hAnsi="Times New Roman" w:cs="Times New Roman"/>
                <w:sz w:val="24"/>
                <w:szCs w:val="24"/>
              </w:rPr>
            </w:pPr>
            <w:r w:rsidRPr="00E85E19">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should a</w:t>
            </w:r>
            <w:r w:rsidRPr="00E85E19">
              <w:rPr>
                <w:rFonts w:ascii="Times New Roman" w:eastAsia="Times New Roman" w:hAnsi="Times New Roman" w:cs="Times New Roman"/>
                <w:sz w:val="24"/>
                <w:szCs w:val="24"/>
              </w:rPr>
              <w:t xml:space="preserve"> curling iron </w:t>
            </w:r>
            <w:r>
              <w:rPr>
                <w:rFonts w:ascii="Times New Roman" w:eastAsia="Times New Roman" w:hAnsi="Times New Roman" w:cs="Times New Roman"/>
                <w:sz w:val="24"/>
                <w:szCs w:val="24"/>
              </w:rPr>
              <w:t xml:space="preserve">be </w:t>
            </w:r>
            <w:r w:rsidRPr="00E85E19">
              <w:rPr>
                <w:rFonts w:ascii="Times New Roman" w:eastAsia="Times New Roman" w:hAnsi="Times New Roman" w:cs="Times New Roman"/>
                <w:sz w:val="24"/>
                <w:szCs w:val="24"/>
              </w:rPr>
              <w:t>tested?</w:t>
            </w:r>
          </w:p>
          <w:p w14:paraId="1CF24A11"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16102B8C"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71489BF6" w14:textId="77777777" w:rsidR="00C82898" w:rsidRDefault="00C82898">
            <w:pPr>
              <w:pStyle w:val="ListParagraph"/>
              <w:numPr>
                <w:ilvl w:val="1"/>
                <w:numId w:val="179"/>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09941891" w14:textId="77777777" w:rsidR="00C82898" w:rsidRPr="000B2C5B" w:rsidRDefault="00C82898">
            <w:pPr>
              <w:pStyle w:val="ListParagraph"/>
              <w:numPr>
                <w:ilvl w:val="1"/>
                <w:numId w:val="179"/>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17F313E" w14:textId="77777777" w:rsidR="00C82898" w:rsidRDefault="00C82898">
            <w:pPr>
              <w:pStyle w:val="ListParagraph"/>
              <w:numPr>
                <w:ilvl w:val="1"/>
                <w:numId w:val="18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5790E4B3" w14:textId="77777777" w:rsidR="00C82898" w:rsidRDefault="00C82898">
            <w:pPr>
              <w:pStyle w:val="ListParagraph"/>
              <w:numPr>
                <w:ilvl w:val="2"/>
                <w:numId w:val="18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6CA28450" w14:textId="77777777" w:rsidR="00C82898" w:rsidRDefault="00C82898">
            <w:pPr>
              <w:pStyle w:val="ListParagraph"/>
              <w:numPr>
                <w:ilvl w:val="2"/>
                <w:numId w:val="18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31BAD05F" w14:textId="77777777" w:rsidR="00C82898" w:rsidRDefault="00C82898">
            <w:pPr>
              <w:pStyle w:val="ListParagraph"/>
              <w:numPr>
                <w:ilvl w:val="2"/>
                <w:numId w:val="18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43EB43B9" w14:textId="77777777" w:rsidR="00C82898" w:rsidRPr="00A74BC0" w:rsidRDefault="00C82898" w:rsidP="00A74BC0">
            <w:pPr>
              <w:spacing w:before="100" w:beforeAutospacing="1" w:after="100" w:afterAutospacing="1"/>
              <w:rPr>
                <w:rFonts w:ascii="Times New Roman" w:eastAsia="Times New Roman" w:hAnsi="Times New Roman" w:cs="Times New Roman"/>
                <w:sz w:val="24"/>
                <w:szCs w:val="24"/>
              </w:rPr>
            </w:pPr>
          </w:p>
          <w:p w14:paraId="05634446" w14:textId="66D8A826"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3616B49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201BA482"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5F82CEEA"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p w14:paraId="3848CFF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Fantasy Manikin</w:t>
            </w:r>
          </w:p>
          <w:p w14:paraId="3D772DD4" w14:textId="5C5FBC61"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Total Fantasy Look</w:t>
            </w:r>
          </w:p>
        </w:tc>
      </w:tr>
      <w:tr w:rsidR="00C82898" w:rsidRPr="009C4A1C" w14:paraId="34E8AFCC" w14:textId="2025E905" w:rsidTr="00C82898">
        <w:tc>
          <w:tcPr>
            <w:tcW w:w="158" w:type="pct"/>
            <w:shd w:val="clear" w:color="auto" w:fill="FFFFFF" w:themeFill="background1"/>
          </w:tcPr>
          <w:p w14:paraId="1770DC6C" w14:textId="20B79944"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13" w:type="pct"/>
            <w:shd w:val="clear" w:color="auto" w:fill="FFFFFF" w:themeFill="background1"/>
            <w:tcMar>
              <w:top w:w="43" w:type="dxa"/>
              <w:left w:w="115" w:type="dxa"/>
              <w:bottom w:w="43" w:type="dxa"/>
              <w:right w:w="115" w:type="dxa"/>
            </w:tcMar>
          </w:tcPr>
          <w:p w14:paraId="3E7F88EA" w14:textId="77777777" w:rsidR="00C82898" w:rsidRDefault="00C82898" w:rsidP="00A74BC0">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Set hair, using rollers. </w:t>
            </w:r>
          </w:p>
          <w:p w14:paraId="5FC4C8DD"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3DB4503A" w14:textId="77777777" w:rsidR="00C82898" w:rsidRPr="00946277" w:rsidRDefault="00C82898" w:rsidP="00A74BC0">
            <w:p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Setting should include</w:t>
            </w:r>
          </w:p>
          <w:p w14:paraId="49768508" w14:textId="77777777" w:rsidR="00C82898" w:rsidRPr="00946277"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 xml:space="preserve">selecting the proper setting lotion for </w:t>
            </w:r>
            <w:r>
              <w:rPr>
                <w:rFonts w:ascii="Times New Roman" w:eastAsia="Times New Roman" w:hAnsi="Times New Roman" w:cs="Times New Roman"/>
                <w:sz w:val="24"/>
                <w:szCs w:val="24"/>
              </w:rPr>
              <w:t xml:space="preserve">the </w:t>
            </w:r>
            <w:r w:rsidRPr="00946277">
              <w:rPr>
                <w:rFonts w:ascii="Times New Roman" w:eastAsia="Times New Roman" w:hAnsi="Times New Roman" w:cs="Times New Roman"/>
                <w:sz w:val="24"/>
                <w:szCs w:val="24"/>
              </w:rPr>
              <w:t>roller</w:t>
            </w:r>
          </w:p>
          <w:p w14:paraId="62DA5414" w14:textId="77777777" w:rsidR="00C82898" w:rsidRPr="00946277"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establishing a base</w:t>
            </w:r>
          </w:p>
          <w:p w14:paraId="6CD86ABD" w14:textId="77777777" w:rsidR="00C82898" w:rsidRPr="00946277"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using proper tension and smoothing</w:t>
            </w:r>
          </w:p>
          <w:p w14:paraId="4583CEF1" w14:textId="77777777" w:rsidR="00C82898" w:rsidRPr="00946277"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selecting proper roller placement</w:t>
            </w:r>
          </w:p>
          <w:p w14:paraId="6CA6DE2C" w14:textId="77777777" w:rsidR="00C82898"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securing the roller properly to the head</w:t>
            </w:r>
          </w:p>
          <w:p w14:paraId="58A62A08" w14:textId="77777777" w:rsidR="00C82898" w:rsidRPr="00946277" w:rsidRDefault="00C82898">
            <w:pPr>
              <w:numPr>
                <w:ilvl w:val="0"/>
                <w:numId w:val="1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precautions in handling</w:t>
            </w:r>
            <w:r w:rsidRPr="00946277">
              <w:rPr>
                <w:rFonts w:ascii="Times New Roman" w:eastAsia="Times New Roman" w:hAnsi="Times New Roman" w:cs="Times New Roman"/>
                <w:sz w:val="24"/>
                <w:szCs w:val="24"/>
              </w:rPr>
              <w:t xml:space="preserve"> hot rollers</w:t>
            </w:r>
          </w:p>
          <w:p w14:paraId="79A74C0B" w14:textId="77777777" w:rsidR="00C82898" w:rsidRDefault="00C82898">
            <w:pPr>
              <w:numPr>
                <w:ilvl w:val="0"/>
                <w:numId w:val="1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selecting </w:t>
            </w:r>
            <w:r w:rsidRPr="00946277">
              <w:rPr>
                <w:rFonts w:ascii="Times New Roman" w:eastAsia="Times New Roman" w:hAnsi="Times New Roman" w:cs="Times New Roman"/>
                <w:sz w:val="24"/>
                <w:szCs w:val="24"/>
              </w:rPr>
              <w:t xml:space="preserve">clip placement in relation to the roller </w:t>
            </w:r>
          </w:p>
          <w:p w14:paraId="221D4BB7" w14:textId="77777777" w:rsidR="00C82898" w:rsidRPr="00CB43C6" w:rsidRDefault="00C82898">
            <w:pPr>
              <w:numPr>
                <w:ilvl w:val="0"/>
                <w:numId w:val="144"/>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sectioning of hair for hot roller placement</w:t>
            </w:r>
            <w:r w:rsidRPr="00CB43C6">
              <w:rPr>
                <w:rFonts w:ascii="Times New Roman" w:eastAsia="Times New Roman" w:hAnsi="Times New Roman" w:cs="Times New Roman"/>
                <w:sz w:val="24"/>
                <w:szCs w:val="24"/>
              </w:rPr>
              <w:t>.</w:t>
            </w:r>
          </w:p>
          <w:p w14:paraId="1B5AB7E1"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58EE7FEC"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0AE75C6" w14:textId="77777777" w:rsidR="00C82898" w:rsidRPr="00946277" w:rsidRDefault="00C82898">
            <w:pPr>
              <w:numPr>
                <w:ilvl w:val="0"/>
                <w:numId w:val="145"/>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What determines the roller placement?</w:t>
            </w:r>
          </w:p>
          <w:p w14:paraId="4FE8FC21" w14:textId="77777777" w:rsidR="00C82898" w:rsidRPr="00946277" w:rsidRDefault="00C82898">
            <w:pPr>
              <w:numPr>
                <w:ilvl w:val="0"/>
                <w:numId w:val="145"/>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When using rollers, what is </w:t>
            </w:r>
            <w:r w:rsidRPr="00946277">
              <w:rPr>
                <w:rFonts w:ascii="Times New Roman" w:eastAsia="Times New Roman" w:hAnsi="Times New Roman" w:cs="Times New Roman"/>
                <w:i/>
                <w:iCs/>
                <w:sz w:val="24"/>
                <w:szCs w:val="24"/>
              </w:rPr>
              <w:t>on base</w:t>
            </w:r>
            <w:r w:rsidRPr="00946277">
              <w:rPr>
                <w:rFonts w:ascii="Times New Roman" w:eastAsia="Times New Roman" w:hAnsi="Times New Roman" w:cs="Times New Roman"/>
                <w:sz w:val="24"/>
                <w:szCs w:val="24"/>
              </w:rPr>
              <w:t>? </w:t>
            </w:r>
            <w:r w:rsidRPr="00946277">
              <w:rPr>
                <w:rFonts w:ascii="Times New Roman" w:eastAsia="Times New Roman" w:hAnsi="Times New Roman" w:cs="Times New Roman"/>
                <w:i/>
                <w:iCs/>
                <w:sz w:val="24"/>
                <w:szCs w:val="24"/>
              </w:rPr>
              <w:t>Off base</w:t>
            </w:r>
            <w:r w:rsidRPr="00946277">
              <w:rPr>
                <w:rFonts w:ascii="Times New Roman" w:eastAsia="Times New Roman" w:hAnsi="Times New Roman" w:cs="Times New Roman"/>
                <w:sz w:val="24"/>
                <w:szCs w:val="24"/>
              </w:rPr>
              <w:t>? </w:t>
            </w:r>
            <w:r w:rsidRPr="00946277">
              <w:rPr>
                <w:rFonts w:ascii="Times New Roman" w:eastAsia="Times New Roman" w:hAnsi="Times New Roman" w:cs="Times New Roman"/>
                <w:i/>
                <w:iCs/>
                <w:sz w:val="24"/>
                <w:szCs w:val="24"/>
              </w:rPr>
              <w:t>Half-off base</w:t>
            </w:r>
            <w:r w:rsidRPr="00946277">
              <w:rPr>
                <w:rFonts w:ascii="Times New Roman" w:eastAsia="Times New Roman" w:hAnsi="Times New Roman" w:cs="Times New Roman"/>
                <w:sz w:val="24"/>
                <w:szCs w:val="24"/>
              </w:rPr>
              <w:t>?</w:t>
            </w:r>
          </w:p>
          <w:p w14:paraId="381D579A" w14:textId="77777777" w:rsidR="00C82898" w:rsidRPr="00946277" w:rsidRDefault="00C82898">
            <w:pPr>
              <w:numPr>
                <w:ilvl w:val="0"/>
                <w:numId w:val="145"/>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What determines the size of the base?</w:t>
            </w:r>
          </w:p>
          <w:p w14:paraId="58B69213" w14:textId="77777777" w:rsidR="00C82898" w:rsidRPr="00946277" w:rsidRDefault="00C82898">
            <w:pPr>
              <w:numPr>
                <w:ilvl w:val="0"/>
                <w:numId w:val="145"/>
              </w:numPr>
              <w:spacing w:before="100" w:beforeAutospacing="1" w:after="100" w:afterAutospacing="1"/>
              <w:rPr>
                <w:rFonts w:ascii="Times New Roman" w:eastAsia="Times New Roman" w:hAnsi="Times New Roman" w:cs="Times New Roman"/>
                <w:sz w:val="24"/>
                <w:szCs w:val="24"/>
              </w:rPr>
            </w:pPr>
            <w:r w:rsidRPr="00946277">
              <w:rPr>
                <w:rFonts w:ascii="Times New Roman" w:eastAsia="Times New Roman" w:hAnsi="Times New Roman" w:cs="Times New Roman"/>
                <w:sz w:val="24"/>
                <w:szCs w:val="24"/>
              </w:rPr>
              <w:t>Where is a roller anchored?</w:t>
            </w:r>
          </w:p>
          <w:p w14:paraId="024CF44E"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5D450556"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F0EC8A7" w14:textId="77777777" w:rsidR="00C82898" w:rsidRDefault="00C82898">
            <w:pPr>
              <w:pStyle w:val="ListParagraph"/>
              <w:numPr>
                <w:ilvl w:val="1"/>
                <w:numId w:val="16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2534A222" w14:textId="77777777" w:rsidR="00C82898" w:rsidRPr="000B2C5B" w:rsidRDefault="00C82898">
            <w:pPr>
              <w:pStyle w:val="ListParagraph"/>
              <w:numPr>
                <w:ilvl w:val="1"/>
                <w:numId w:val="16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F3CC8BE" w14:textId="77777777" w:rsidR="00C82898" w:rsidRDefault="00C82898">
            <w:pPr>
              <w:pStyle w:val="ListParagraph"/>
              <w:numPr>
                <w:ilvl w:val="1"/>
                <w:numId w:val="18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09EE0B6D" w14:textId="77777777" w:rsidR="00C82898" w:rsidRDefault="00C82898">
            <w:pPr>
              <w:pStyle w:val="ListParagraph"/>
              <w:numPr>
                <w:ilvl w:val="2"/>
                <w:numId w:val="181"/>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0C390561" w14:textId="77777777" w:rsidR="00C82898" w:rsidRDefault="00C82898">
            <w:pPr>
              <w:pStyle w:val="ListParagraph"/>
              <w:numPr>
                <w:ilvl w:val="2"/>
                <w:numId w:val="181"/>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0290173C" w14:textId="77777777" w:rsidR="00C82898" w:rsidRDefault="00C82898">
            <w:pPr>
              <w:pStyle w:val="ListParagraph"/>
              <w:numPr>
                <w:ilvl w:val="2"/>
                <w:numId w:val="181"/>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6CD806BA"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3BEAAC81" w14:textId="3686F4AD"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696937D6" w14:textId="4DEBA739"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42395E5C" w14:textId="048FF07A" w:rsidTr="00C82898">
        <w:tc>
          <w:tcPr>
            <w:tcW w:w="158" w:type="pct"/>
            <w:shd w:val="clear" w:color="auto" w:fill="FFFFFF" w:themeFill="background1"/>
          </w:tcPr>
          <w:p w14:paraId="796141E1" w14:textId="019C2D15"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13" w:type="pct"/>
            <w:shd w:val="clear" w:color="auto" w:fill="FFFFFF" w:themeFill="background1"/>
            <w:tcMar>
              <w:top w:w="43" w:type="dxa"/>
              <w:left w:w="115" w:type="dxa"/>
              <w:bottom w:w="43" w:type="dxa"/>
              <w:right w:w="115" w:type="dxa"/>
            </w:tcMar>
          </w:tcPr>
          <w:p w14:paraId="5F7A1F25" w14:textId="77777777" w:rsidR="00C82898" w:rsidRDefault="00C82898" w:rsidP="00A74BC0">
            <w:pPr>
              <w:rPr>
                <w:rFonts w:ascii="Times New Roman" w:eastAsia="Times New Roman" w:hAnsi="Times New Roman" w:cs="Times New Roman"/>
                <w:sz w:val="24"/>
                <w:szCs w:val="24"/>
              </w:rPr>
            </w:pPr>
            <w:r w:rsidRPr="00AA6891">
              <w:rPr>
                <w:rFonts w:ascii="Times New Roman" w:eastAsia="Times New Roman" w:hAnsi="Times New Roman" w:cs="Times New Roman"/>
                <w:sz w:val="24"/>
                <w:szCs w:val="24"/>
              </w:rPr>
              <w:t>Demonstrate hair wrapping and sculpting techniques.</w:t>
            </w:r>
          </w:p>
          <w:p w14:paraId="2329450F"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6B09C833" w14:textId="77777777" w:rsidR="00C82898" w:rsidRPr="002775D5" w:rsidRDefault="00C82898" w:rsidP="00A74BC0">
            <w:p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Demonstration should include</w:t>
            </w:r>
          </w:p>
          <w:p w14:paraId="71523832" w14:textId="77777777" w:rsidR="00C82898" w:rsidRPr="002775D5" w:rsidRDefault="00C82898">
            <w:pPr>
              <w:numPr>
                <w:ilvl w:val="0"/>
                <w:numId w:val="55"/>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using both wet and dry wrapping</w:t>
            </w:r>
          </w:p>
          <w:p w14:paraId="7A42D71D" w14:textId="77777777" w:rsidR="00C82898" w:rsidRPr="002775D5" w:rsidRDefault="00C82898">
            <w:pPr>
              <w:numPr>
                <w:ilvl w:val="0"/>
                <w:numId w:val="55"/>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 xml:space="preserve">selecting </w:t>
            </w:r>
            <w:r>
              <w:rPr>
                <w:rFonts w:ascii="Times New Roman" w:eastAsia="Times New Roman" w:hAnsi="Times New Roman" w:cs="Times New Roman"/>
                <w:sz w:val="24"/>
                <w:szCs w:val="24"/>
              </w:rPr>
              <w:t xml:space="preserve">the </w:t>
            </w:r>
            <w:r w:rsidRPr="002775D5">
              <w:rPr>
                <w:rFonts w:ascii="Times New Roman" w:eastAsia="Times New Roman" w:hAnsi="Times New Roman" w:cs="Times New Roman"/>
                <w:sz w:val="24"/>
                <w:szCs w:val="24"/>
              </w:rPr>
              <w:t>correct product</w:t>
            </w:r>
          </w:p>
          <w:p w14:paraId="71436499" w14:textId="77777777" w:rsidR="00C82898" w:rsidRPr="002775D5" w:rsidRDefault="00C82898">
            <w:pPr>
              <w:numPr>
                <w:ilvl w:val="0"/>
                <w:numId w:val="5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achieving</w:t>
            </w:r>
            <w:r w:rsidRPr="002775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sidRPr="002775D5">
              <w:rPr>
                <w:rFonts w:ascii="Times New Roman" w:eastAsia="Times New Roman" w:hAnsi="Times New Roman" w:cs="Times New Roman"/>
                <w:sz w:val="24"/>
                <w:szCs w:val="24"/>
              </w:rPr>
              <w:t>desired style.</w:t>
            </w:r>
          </w:p>
          <w:p w14:paraId="014B1A42"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41774588"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7B3474E" w14:textId="77777777" w:rsidR="00C82898" w:rsidRPr="002775D5" w:rsidRDefault="00C82898">
            <w:pPr>
              <w:numPr>
                <w:ilvl w:val="0"/>
                <w:numId w:val="56"/>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When would a wrapping technique be used?</w:t>
            </w:r>
          </w:p>
          <w:p w14:paraId="53C32718" w14:textId="77777777" w:rsidR="00C82898" w:rsidRPr="002775D5" w:rsidRDefault="00C82898">
            <w:pPr>
              <w:numPr>
                <w:ilvl w:val="0"/>
                <w:numId w:val="56"/>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When and why would hair be molded and sculpted?</w:t>
            </w:r>
          </w:p>
          <w:p w14:paraId="393B063B"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286ADE60"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00BFA08F" w14:textId="77777777" w:rsidR="00C82898" w:rsidRDefault="00C82898">
            <w:pPr>
              <w:pStyle w:val="ListParagraph"/>
              <w:numPr>
                <w:ilvl w:val="1"/>
                <w:numId w:val="18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527F4372" w14:textId="77777777" w:rsidR="00C82898" w:rsidRPr="000B2C5B" w:rsidRDefault="00C82898">
            <w:pPr>
              <w:pStyle w:val="ListParagraph"/>
              <w:numPr>
                <w:ilvl w:val="1"/>
                <w:numId w:val="18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74B60C7" w14:textId="77777777" w:rsidR="00C82898" w:rsidRDefault="00C82898">
            <w:pPr>
              <w:pStyle w:val="ListParagraph"/>
              <w:numPr>
                <w:ilvl w:val="1"/>
                <w:numId w:val="1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21CC9AF8"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4161EC7E"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64BA73CA"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5FF8FA4D"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26E1DF1F" w14:textId="6DA747B8"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4730B628"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210922BB" w14:textId="32C8F50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Depending on technique could be other contest represented.</w:t>
            </w:r>
          </w:p>
        </w:tc>
      </w:tr>
      <w:tr w:rsidR="00C82898" w:rsidRPr="009C4A1C" w14:paraId="3A686B8F" w14:textId="7686326D" w:rsidTr="00C82898">
        <w:tc>
          <w:tcPr>
            <w:tcW w:w="158" w:type="pct"/>
            <w:shd w:val="clear" w:color="auto" w:fill="FFFFFF" w:themeFill="background1"/>
          </w:tcPr>
          <w:p w14:paraId="1BDDA8F2" w14:textId="45773F53"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13" w:type="pct"/>
            <w:shd w:val="clear" w:color="auto" w:fill="FFFFFF" w:themeFill="background1"/>
            <w:tcMar>
              <w:top w:w="43" w:type="dxa"/>
              <w:left w:w="115" w:type="dxa"/>
              <w:bottom w:w="43" w:type="dxa"/>
              <w:right w:w="115" w:type="dxa"/>
            </w:tcMar>
          </w:tcPr>
          <w:p w14:paraId="0AC53922"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finger waves. </w:t>
            </w:r>
          </w:p>
          <w:p w14:paraId="21A709E2"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4B2D88FE" w14:textId="77777777" w:rsidR="00C82898" w:rsidRPr="002775D5" w:rsidRDefault="00C82898" w:rsidP="00A74BC0">
            <w:p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Performance should include</w:t>
            </w:r>
          </w:p>
          <w:p w14:paraId="2CED6898" w14:textId="77777777" w:rsidR="00C82898" w:rsidRPr="002775D5" w:rsidRDefault="00C82898">
            <w:pPr>
              <w:numPr>
                <w:ilvl w:val="0"/>
                <w:numId w:val="57"/>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creating finger waves</w:t>
            </w:r>
            <w:r>
              <w:rPr>
                <w:rFonts w:ascii="Times New Roman" w:eastAsia="Times New Roman" w:hAnsi="Times New Roman" w:cs="Times New Roman"/>
                <w:sz w:val="24"/>
                <w:szCs w:val="24"/>
              </w:rPr>
              <w:t xml:space="preserve"> of various sizes</w:t>
            </w:r>
          </w:p>
          <w:p w14:paraId="2AD24D69" w14:textId="77777777" w:rsidR="00C82898" w:rsidRPr="002775D5" w:rsidRDefault="00C82898">
            <w:pPr>
              <w:numPr>
                <w:ilvl w:val="0"/>
                <w:numId w:val="57"/>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 xml:space="preserve">using fingers and </w:t>
            </w:r>
            <w:r>
              <w:rPr>
                <w:rFonts w:ascii="Times New Roman" w:eastAsia="Times New Roman" w:hAnsi="Times New Roman" w:cs="Times New Roman"/>
                <w:sz w:val="24"/>
                <w:szCs w:val="24"/>
              </w:rPr>
              <w:t xml:space="preserve">a </w:t>
            </w:r>
            <w:r w:rsidRPr="002775D5">
              <w:rPr>
                <w:rFonts w:ascii="Times New Roman" w:eastAsia="Times New Roman" w:hAnsi="Times New Roman" w:cs="Times New Roman"/>
                <w:sz w:val="24"/>
                <w:szCs w:val="24"/>
              </w:rPr>
              <w:t>comb </w:t>
            </w:r>
          </w:p>
          <w:p w14:paraId="60F085D7" w14:textId="77777777" w:rsidR="00C82898" w:rsidRPr="002775D5" w:rsidRDefault="00C82898">
            <w:pPr>
              <w:numPr>
                <w:ilvl w:val="0"/>
                <w:numId w:val="57"/>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using waving lotion.</w:t>
            </w:r>
          </w:p>
          <w:p w14:paraId="2032DEE6"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064B7B00"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8BA6613" w14:textId="77777777" w:rsidR="00C82898" w:rsidRPr="002775D5" w:rsidRDefault="00C82898">
            <w:pPr>
              <w:numPr>
                <w:ilvl w:val="0"/>
                <w:numId w:val="58"/>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type of comb should be used for finger waving?</w:t>
            </w:r>
          </w:p>
          <w:p w14:paraId="41EAADC9" w14:textId="77777777" w:rsidR="00C82898" w:rsidRPr="002775D5" w:rsidRDefault="00C82898">
            <w:pPr>
              <w:numPr>
                <w:ilvl w:val="0"/>
                <w:numId w:val="58"/>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texture and length of hair is best suited for finger waves?</w:t>
            </w:r>
          </w:p>
          <w:p w14:paraId="6319CB6A" w14:textId="77777777" w:rsidR="00C82898" w:rsidRPr="002775D5" w:rsidRDefault="00C82898">
            <w:pPr>
              <w:numPr>
                <w:ilvl w:val="0"/>
                <w:numId w:val="58"/>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is the difference between vertical finger waves and horizontal finger waves?</w:t>
            </w:r>
          </w:p>
          <w:p w14:paraId="5A9DCF15"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731E34F0"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6F9D81B7" w14:textId="77777777" w:rsidR="00C82898" w:rsidRDefault="00C82898">
            <w:pPr>
              <w:pStyle w:val="ListParagraph"/>
              <w:numPr>
                <w:ilvl w:val="1"/>
                <w:numId w:val="18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08862C04" w14:textId="77777777" w:rsidR="00C82898" w:rsidRPr="000B2C5B" w:rsidRDefault="00C82898">
            <w:pPr>
              <w:pStyle w:val="ListParagraph"/>
              <w:numPr>
                <w:ilvl w:val="1"/>
                <w:numId w:val="18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E534389" w14:textId="77777777" w:rsidR="00C82898" w:rsidRDefault="00C82898">
            <w:pPr>
              <w:pStyle w:val="ListParagraph"/>
              <w:numPr>
                <w:ilvl w:val="1"/>
                <w:numId w:val="1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7B52AD71"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2DD4BD9D"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557B09B9" w14:textId="77777777" w:rsidR="00C82898" w:rsidRDefault="00C82898">
            <w:pPr>
              <w:pStyle w:val="ListParagraph"/>
              <w:numPr>
                <w:ilvl w:val="2"/>
                <w:numId w:val="18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6C30E84E"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68E1D2FF" w14:textId="2B4CD9F8"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15497F47" w14:textId="2DF7E4BE"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57046144" w14:textId="3FA48E0D" w:rsidTr="00C82898">
        <w:tc>
          <w:tcPr>
            <w:tcW w:w="158" w:type="pct"/>
            <w:shd w:val="clear" w:color="auto" w:fill="FFFFFF" w:themeFill="background1"/>
          </w:tcPr>
          <w:p w14:paraId="22A136FE" w14:textId="38F64CF7"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13" w:type="pct"/>
            <w:shd w:val="clear" w:color="auto" w:fill="FFFFFF" w:themeFill="background1"/>
            <w:tcMar>
              <w:top w:w="43" w:type="dxa"/>
              <w:left w:w="115" w:type="dxa"/>
              <w:bottom w:w="43" w:type="dxa"/>
              <w:right w:w="115" w:type="dxa"/>
            </w:tcMar>
          </w:tcPr>
          <w:p w14:paraId="1DC77EF9" w14:textId="5BF36E7B"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braiding techniques</w:t>
            </w:r>
            <w:r w:rsidRPr="00585017">
              <w:rPr>
                <w:rFonts w:ascii="Times New Roman" w:eastAsia="Times New Roman" w:hAnsi="Times New Roman" w:cs="Times New Roman"/>
                <w:sz w:val="24"/>
                <w:szCs w:val="24"/>
              </w:rPr>
              <w:t xml:space="preserve">. </w:t>
            </w:r>
          </w:p>
        </w:tc>
        <w:tc>
          <w:tcPr>
            <w:tcW w:w="1100" w:type="pct"/>
          </w:tcPr>
          <w:p w14:paraId="095EE1FD" w14:textId="24E23ADA" w:rsidR="00C82898" w:rsidRPr="009C4A1C" w:rsidRDefault="00C82898" w:rsidP="00A74BC0">
            <w:pPr>
              <w:shd w:val="clear" w:color="auto" w:fill="FFFFFF"/>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Demonstration should include creating styles using advanced braiding techniques.</w:t>
            </w:r>
          </w:p>
        </w:tc>
        <w:tc>
          <w:tcPr>
            <w:tcW w:w="1106" w:type="pct"/>
          </w:tcPr>
          <w:p w14:paraId="15F892B1"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C204D70" w14:textId="77777777" w:rsidR="00C82898" w:rsidRPr="002775D5" w:rsidRDefault="00C82898">
            <w:pPr>
              <w:numPr>
                <w:ilvl w:val="0"/>
                <w:numId w:val="59"/>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is the difference between a visible braiding style and an invisible braiding style?</w:t>
            </w:r>
          </w:p>
          <w:p w14:paraId="7E47CA47" w14:textId="77777777" w:rsidR="00C82898" w:rsidRPr="002775D5" w:rsidRDefault="00C82898">
            <w:pPr>
              <w:numPr>
                <w:ilvl w:val="0"/>
                <w:numId w:val="59"/>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is meant by </w:t>
            </w:r>
            <w:r w:rsidRPr="002775D5">
              <w:rPr>
                <w:rFonts w:ascii="Times New Roman" w:eastAsia="Times New Roman" w:hAnsi="Times New Roman" w:cs="Times New Roman"/>
                <w:i/>
                <w:iCs/>
                <w:sz w:val="24"/>
                <w:szCs w:val="24"/>
              </w:rPr>
              <w:t>single braids</w:t>
            </w:r>
            <w:r w:rsidRPr="002775D5">
              <w:rPr>
                <w:rFonts w:ascii="Times New Roman" w:eastAsia="Times New Roman" w:hAnsi="Times New Roman" w:cs="Times New Roman"/>
                <w:sz w:val="24"/>
                <w:szCs w:val="24"/>
              </w:rPr>
              <w:t>? What type of subsections can be used for single braids?</w:t>
            </w:r>
          </w:p>
          <w:p w14:paraId="18105DFC"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46F2536E"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23280B18" w14:textId="77777777" w:rsidR="00C82898" w:rsidRDefault="00C82898">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523E5097" w14:textId="77777777" w:rsidR="00C82898" w:rsidRPr="000B2C5B" w:rsidRDefault="00C82898">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BA68586" w14:textId="77777777" w:rsidR="00C82898" w:rsidRDefault="00C82898">
            <w:pPr>
              <w:pStyle w:val="ListParagraph"/>
              <w:numPr>
                <w:ilvl w:val="1"/>
                <w:numId w:val="1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7E5D4942" w14:textId="77777777" w:rsidR="00C82898" w:rsidRDefault="00C82898">
            <w:pPr>
              <w:pStyle w:val="ListParagraph"/>
              <w:numPr>
                <w:ilvl w:val="2"/>
                <w:numId w:val="18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5BD0522D" w14:textId="77777777" w:rsidR="00C82898" w:rsidRDefault="00C82898">
            <w:pPr>
              <w:pStyle w:val="ListParagraph"/>
              <w:numPr>
                <w:ilvl w:val="2"/>
                <w:numId w:val="18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61ED6316" w14:textId="77777777" w:rsidR="00C82898" w:rsidRDefault="00C82898">
            <w:pPr>
              <w:pStyle w:val="ListParagraph"/>
              <w:numPr>
                <w:ilvl w:val="2"/>
                <w:numId w:val="18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6AFF1B8E"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5977765B" w14:textId="57D10B40"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5D5E08AF"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Braiding Competition</w:t>
            </w:r>
          </w:p>
          <w:p w14:paraId="7B7FFCAF"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26EA5899" w14:textId="780DC0FA"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0FADF5B8" w14:textId="0755B130" w:rsidTr="00C82898">
        <w:tc>
          <w:tcPr>
            <w:tcW w:w="158" w:type="pct"/>
            <w:shd w:val="clear" w:color="auto" w:fill="FFFFFF" w:themeFill="background1"/>
          </w:tcPr>
          <w:p w14:paraId="4B47C32B" w14:textId="5A1C85C2" w:rsidR="00C82898" w:rsidRPr="009C4A1C" w:rsidRDefault="00C82898" w:rsidP="00A74BC0">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13" w:type="pct"/>
            <w:shd w:val="clear" w:color="auto" w:fill="FFFFFF" w:themeFill="background1"/>
            <w:tcMar>
              <w:top w:w="43" w:type="dxa"/>
              <w:left w:w="115" w:type="dxa"/>
              <w:bottom w:w="43" w:type="dxa"/>
              <w:right w:w="115" w:type="dxa"/>
            </w:tcMar>
          </w:tcPr>
          <w:p w14:paraId="134447F5" w14:textId="77777777" w:rsidR="00C82898" w:rsidRDefault="00C82898" w:rsidP="00A74BC0">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comb-out techniques. </w:t>
            </w:r>
          </w:p>
          <w:p w14:paraId="1B172F21" w14:textId="77777777" w:rsidR="00C82898" w:rsidRPr="009C4A1C" w:rsidRDefault="00C82898" w:rsidP="00A74BC0">
            <w:pPr>
              <w:rPr>
                <w:rFonts w:ascii="Times New Roman" w:eastAsia="Times New Roman" w:hAnsi="Times New Roman" w:cs="Times New Roman"/>
                <w:sz w:val="24"/>
                <w:szCs w:val="24"/>
              </w:rPr>
            </w:pPr>
          </w:p>
        </w:tc>
        <w:tc>
          <w:tcPr>
            <w:tcW w:w="1100" w:type="pct"/>
          </w:tcPr>
          <w:p w14:paraId="3D894BBC" w14:textId="77777777" w:rsidR="00C82898" w:rsidRPr="002775D5" w:rsidRDefault="00C82898" w:rsidP="00A74BC0">
            <w:p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Demonstration should reflect knowledge of</w:t>
            </w:r>
          </w:p>
          <w:p w14:paraId="572B3AF2" w14:textId="77777777" w:rsidR="00C82898" w:rsidRPr="002775D5" w:rsidRDefault="00C82898">
            <w:pPr>
              <w:numPr>
                <w:ilvl w:val="0"/>
                <w:numId w:val="60"/>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back combing/back brushing</w:t>
            </w:r>
          </w:p>
          <w:p w14:paraId="308132FA" w14:textId="77777777" w:rsidR="00C82898" w:rsidRPr="002775D5" w:rsidRDefault="00C82898">
            <w:pPr>
              <w:numPr>
                <w:ilvl w:val="0"/>
                <w:numId w:val="6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2775D5">
              <w:rPr>
                <w:rFonts w:ascii="Times New Roman" w:eastAsia="Times New Roman" w:hAnsi="Times New Roman" w:cs="Times New Roman"/>
                <w:sz w:val="24"/>
                <w:szCs w:val="24"/>
              </w:rPr>
              <w:t>products used</w:t>
            </w:r>
          </w:p>
          <w:p w14:paraId="678D6B39" w14:textId="77777777" w:rsidR="00C82898" w:rsidRPr="002775D5" w:rsidRDefault="00C82898">
            <w:pPr>
              <w:numPr>
                <w:ilvl w:val="0"/>
                <w:numId w:val="60"/>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balancing and blending a finished hairstyle.</w:t>
            </w:r>
          </w:p>
          <w:p w14:paraId="6377BBAF" w14:textId="77777777" w:rsidR="00C82898" w:rsidRPr="009C4A1C" w:rsidRDefault="00C82898" w:rsidP="00A74BC0">
            <w:pPr>
              <w:shd w:val="clear" w:color="auto" w:fill="FFFFFF"/>
              <w:rPr>
                <w:rFonts w:ascii="Times New Roman" w:eastAsia="Times New Roman" w:hAnsi="Times New Roman" w:cs="Times New Roman"/>
                <w:sz w:val="24"/>
                <w:szCs w:val="24"/>
              </w:rPr>
            </w:pPr>
          </w:p>
        </w:tc>
        <w:tc>
          <w:tcPr>
            <w:tcW w:w="1106" w:type="pct"/>
          </w:tcPr>
          <w:p w14:paraId="375751B5" w14:textId="77777777" w:rsidR="00C82898" w:rsidRPr="007F0F72" w:rsidRDefault="00C82898" w:rsidP="00A74BC0">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BE66B17" w14:textId="77777777" w:rsidR="00C82898" w:rsidRPr="002775D5" w:rsidRDefault="00C82898">
            <w:pPr>
              <w:numPr>
                <w:ilvl w:val="0"/>
                <w:numId w:val="61"/>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safety precautions should be followed during a comb out?</w:t>
            </w:r>
          </w:p>
          <w:p w14:paraId="41A71F22" w14:textId="77777777" w:rsidR="00C82898" w:rsidRPr="002775D5" w:rsidRDefault="00C82898">
            <w:pPr>
              <w:numPr>
                <w:ilvl w:val="0"/>
                <w:numId w:val="61"/>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 xml:space="preserve">What draping </w:t>
            </w:r>
            <w:r>
              <w:rPr>
                <w:rFonts w:ascii="Times New Roman" w:eastAsia="Times New Roman" w:hAnsi="Times New Roman" w:cs="Times New Roman"/>
                <w:sz w:val="24"/>
                <w:szCs w:val="24"/>
              </w:rPr>
              <w:t xml:space="preserve">procedure should be followed </w:t>
            </w:r>
            <w:r w:rsidRPr="002775D5">
              <w:rPr>
                <w:rFonts w:ascii="Times New Roman" w:eastAsia="Times New Roman" w:hAnsi="Times New Roman" w:cs="Times New Roman"/>
                <w:sz w:val="24"/>
                <w:szCs w:val="24"/>
              </w:rPr>
              <w:t>for a comb-out service?</w:t>
            </w:r>
          </w:p>
          <w:p w14:paraId="436223A8" w14:textId="77777777" w:rsidR="00C82898" w:rsidRPr="002775D5" w:rsidRDefault="00C82898">
            <w:pPr>
              <w:numPr>
                <w:ilvl w:val="0"/>
                <w:numId w:val="61"/>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tools may be used in a comb out?</w:t>
            </w:r>
          </w:p>
          <w:p w14:paraId="26FEC8BD" w14:textId="77777777" w:rsidR="00C82898" w:rsidRPr="002775D5" w:rsidRDefault="00C82898">
            <w:pPr>
              <w:numPr>
                <w:ilvl w:val="0"/>
                <w:numId w:val="61"/>
              </w:numPr>
              <w:spacing w:before="100" w:beforeAutospacing="1" w:after="100" w:afterAutospacing="1"/>
              <w:rPr>
                <w:rFonts w:ascii="Times New Roman" w:eastAsia="Times New Roman" w:hAnsi="Times New Roman" w:cs="Times New Roman"/>
                <w:sz w:val="24"/>
                <w:szCs w:val="24"/>
              </w:rPr>
            </w:pPr>
            <w:r w:rsidRPr="002775D5">
              <w:rPr>
                <w:rFonts w:ascii="Times New Roman" w:eastAsia="Times New Roman" w:hAnsi="Times New Roman" w:cs="Times New Roman"/>
                <w:sz w:val="24"/>
                <w:szCs w:val="24"/>
              </w:rPr>
              <w:t>What does the stylist look for to determine if the comb out is balanced and blended?</w:t>
            </w:r>
          </w:p>
          <w:p w14:paraId="03681958" w14:textId="77777777" w:rsidR="00C82898" w:rsidRPr="00A74BC0" w:rsidRDefault="00C82898" w:rsidP="00A74BC0">
            <w:pPr>
              <w:rPr>
                <w:rFonts w:ascii="Times New Roman" w:eastAsia="Times New Roman" w:hAnsi="Times New Roman" w:cs="Times New Roman"/>
                <w:sz w:val="24"/>
                <w:szCs w:val="24"/>
              </w:rPr>
            </w:pPr>
          </w:p>
        </w:tc>
        <w:tc>
          <w:tcPr>
            <w:tcW w:w="673" w:type="pct"/>
          </w:tcPr>
          <w:p w14:paraId="4BA1069B" w14:textId="77777777" w:rsidR="00C82898" w:rsidRPr="009C4A1C" w:rsidRDefault="00C82898" w:rsidP="00A74BC0">
            <w:pPr>
              <w:rPr>
                <w:rFonts w:ascii="Times New Roman" w:eastAsia="Times New Roman" w:hAnsi="Times New Roman" w:cs="Times New Roman"/>
                <w:sz w:val="24"/>
                <w:szCs w:val="24"/>
              </w:rPr>
            </w:pPr>
          </w:p>
        </w:tc>
        <w:tc>
          <w:tcPr>
            <w:tcW w:w="649" w:type="pct"/>
          </w:tcPr>
          <w:p w14:paraId="1767B2EF" w14:textId="77777777" w:rsidR="00C82898" w:rsidRDefault="00C82898">
            <w:pPr>
              <w:pStyle w:val="ListParagraph"/>
              <w:numPr>
                <w:ilvl w:val="1"/>
                <w:numId w:val="18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0483E1D" w14:textId="77777777" w:rsidR="00C82898" w:rsidRPr="000B2C5B" w:rsidRDefault="00C82898">
            <w:pPr>
              <w:pStyle w:val="ListParagraph"/>
              <w:numPr>
                <w:ilvl w:val="1"/>
                <w:numId w:val="18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E83965B" w14:textId="77777777" w:rsidR="00C82898" w:rsidRDefault="00C82898">
            <w:pPr>
              <w:pStyle w:val="ListParagraph"/>
              <w:numPr>
                <w:ilvl w:val="1"/>
                <w:numId w:val="1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styling for all types including textured hair</w:t>
            </w:r>
          </w:p>
          <w:p w14:paraId="492C0743" w14:textId="77777777" w:rsidR="00C82898" w:rsidRDefault="00C82898">
            <w:pPr>
              <w:pStyle w:val="ListParagraph"/>
              <w:numPr>
                <w:ilvl w:val="2"/>
                <w:numId w:val="18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Fingerwaving, molding, and pin curling</w:t>
            </w:r>
          </w:p>
          <w:p w14:paraId="391F7446" w14:textId="77777777" w:rsidR="00C82898" w:rsidRDefault="00C82898">
            <w:pPr>
              <w:pStyle w:val="ListParagraph"/>
              <w:numPr>
                <w:ilvl w:val="2"/>
                <w:numId w:val="18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Roller curling, combing, and brushing</w:t>
            </w:r>
          </w:p>
          <w:p w14:paraId="06BC8098" w14:textId="77777777" w:rsidR="00C82898" w:rsidRDefault="00C82898">
            <w:pPr>
              <w:pStyle w:val="ListParagraph"/>
              <w:numPr>
                <w:ilvl w:val="2"/>
                <w:numId w:val="18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Heat curling, waving, and pressing</w:t>
            </w:r>
          </w:p>
          <w:p w14:paraId="089DEE8F" w14:textId="77777777" w:rsidR="00C82898" w:rsidRDefault="00C82898" w:rsidP="00A74BC0">
            <w:pPr>
              <w:pStyle w:val="ListParagraph"/>
              <w:spacing w:before="100" w:beforeAutospacing="1" w:after="100" w:afterAutospacing="1"/>
              <w:ind w:left="726"/>
              <w:rPr>
                <w:rFonts w:ascii="Times New Roman" w:eastAsia="Times New Roman" w:hAnsi="Times New Roman" w:cs="Times New Roman"/>
                <w:sz w:val="24"/>
                <w:szCs w:val="24"/>
              </w:rPr>
            </w:pPr>
          </w:p>
          <w:p w14:paraId="7B8746A4" w14:textId="2DD5A54A" w:rsidR="00C82898" w:rsidRPr="00A74BC0" w:rsidRDefault="00C82898">
            <w:pPr>
              <w:pStyle w:val="ListParagraph"/>
              <w:numPr>
                <w:ilvl w:val="0"/>
                <w:numId w:val="251"/>
              </w:numPr>
              <w:rPr>
                <w:rFonts w:ascii="Times New Roman" w:eastAsia="Times New Roman" w:hAnsi="Times New Roman" w:cs="Times New Roman"/>
                <w:sz w:val="24"/>
                <w:szCs w:val="24"/>
              </w:rPr>
            </w:pPr>
            <w:r w:rsidRPr="00A74BC0">
              <w:rPr>
                <w:rFonts w:ascii="Times New Roman" w:eastAsia="Times New Roman" w:hAnsi="Times New Roman" w:cs="Times New Roman"/>
                <w:sz w:val="24"/>
                <w:szCs w:val="24"/>
              </w:rPr>
              <w:t>Exam Domains I.A, I.B, I.C, II.A, II.B, II.C, and II.D</w:t>
            </w:r>
          </w:p>
        </w:tc>
        <w:tc>
          <w:tcPr>
            <w:tcW w:w="600" w:type="pct"/>
          </w:tcPr>
          <w:p w14:paraId="13AAE7D4"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1E8C613F"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0A7B6E54"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Fantasy Manikin</w:t>
            </w:r>
          </w:p>
          <w:p w14:paraId="7D7B3C7A" w14:textId="3C44481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Total Fantasy Look</w:t>
            </w:r>
          </w:p>
        </w:tc>
      </w:tr>
      <w:tr w:rsidR="00C82898" w:rsidRPr="009C4A1C" w14:paraId="6865E059" w14:textId="7BCBFD71" w:rsidTr="00C82898">
        <w:tc>
          <w:tcPr>
            <w:tcW w:w="158" w:type="pct"/>
            <w:shd w:val="clear" w:color="auto" w:fill="D0CECE" w:themeFill="background2" w:themeFillShade="E6"/>
          </w:tcPr>
          <w:p w14:paraId="065D1AB5" w14:textId="77777777" w:rsidR="00C82898" w:rsidRPr="009C4A1C" w:rsidRDefault="00C82898" w:rsidP="00A74BC0">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3CD64F1F" w14:textId="45C2B247" w:rsidR="00C82898" w:rsidRPr="009C4A1C" w:rsidRDefault="00C82898" w:rsidP="00A74BC0">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 xml:space="preserve">Performing a Permanent Wave </w:t>
            </w:r>
          </w:p>
        </w:tc>
        <w:tc>
          <w:tcPr>
            <w:tcW w:w="1100" w:type="pct"/>
            <w:shd w:val="clear" w:color="auto" w:fill="D0CECE" w:themeFill="background2" w:themeFillShade="E6"/>
          </w:tcPr>
          <w:p w14:paraId="04A6290A" w14:textId="77777777" w:rsidR="00C82898" w:rsidRPr="00DD14A5" w:rsidRDefault="00C82898" w:rsidP="00DD14A5"/>
        </w:tc>
        <w:tc>
          <w:tcPr>
            <w:tcW w:w="1106" w:type="pct"/>
            <w:shd w:val="clear" w:color="auto" w:fill="D0CECE" w:themeFill="background2" w:themeFillShade="E6"/>
            <w:vAlign w:val="center"/>
          </w:tcPr>
          <w:p w14:paraId="758110C3" w14:textId="77777777" w:rsidR="00C82898" w:rsidRPr="00A74BC0" w:rsidRDefault="00C82898" w:rsidP="00A74BC0">
            <w:pPr>
              <w:rPr>
                <w:rFonts w:ascii="Times New Roman" w:eastAsia="Times New Roman" w:hAnsi="Times New Roman" w:cs="Times New Roman"/>
                <w:sz w:val="24"/>
                <w:szCs w:val="24"/>
              </w:rPr>
            </w:pPr>
          </w:p>
        </w:tc>
        <w:tc>
          <w:tcPr>
            <w:tcW w:w="673" w:type="pct"/>
            <w:shd w:val="clear" w:color="auto" w:fill="D0CECE" w:themeFill="background2" w:themeFillShade="E6"/>
          </w:tcPr>
          <w:p w14:paraId="736D0884" w14:textId="77777777" w:rsidR="00C82898" w:rsidRPr="009C4A1C" w:rsidRDefault="00C82898" w:rsidP="00A74BC0">
            <w:pPr>
              <w:rPr>
                <w:rFonts w:ascii="Times New Roman" w:eastAsia="Times New Roman" w:hAnsi="Times New Roman" w:cs="Times New Roman"/>
                <w:sz w:val="24"/>
                <w:szCs w:val="24"/>
              </w:rPr>
            </w:pPr>
          </w:p>
        </w:tc>
        <w:tc>
          <w:tcPr>
            <w:tcW w:w="649" w:type="pct"/>
            <w:shd w:val="clear" w:color="auto" w:fill="D0CECE" w:themeFill="background2" w:themeFillShade="E6"/>
          </w:tcPr>
          <w:p w14:paraId="38EC9D93" w14:textId="77777777" w:rsidR="00C82898" w:rsidRPr="009C4A1C" w:rsidRDefault="00C82898" w:rsidP="00A74BC0">
            <w:pPr>
              <w:rPr>
                <w:rFonts w:ascii="Times New Roman" w:eastAsia="Times New Roman" w:hAnsi="Times New Roman" w:cs="Times New Roman"/>
                <w:sz w:val="24"/>
                <w:szCs w:val="24"/>
              </w:rPr>
            </w:pPr>
          </w:p>
        </w:tc>
        <w:tc>
          <w:tcPr>
            <w:tcW w:w="600" w:type="pct"/>
            <w:shd w:val="clear" w:color="auto" w:fill="D0CECE" w:themeFill="background2" w:themeFillShade="E6"/>
          </w:tcPr>
          <w:p w14:paraId="5BC6D242"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1291D8E1" w14:textId="757D11B4" w:rsidTr="00C82898">
        <w:tc>
          <w:tcPr>
            <w:tcW w:w="158" w:type="pct"/>
            <w:shd w:val="clear" w:color="auto" w:fill="FFFFFF" w:themeFill="background1"/>
          </w:tcPr>
          <w:p w14:paraId="43122FB2" w14:textId="33BAF9FC"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13" w:type="pct"/>
            <w:shd w:val="clear" w:color="auto" w:fill="FFFFFF" w:themeFill="background1"/>
            <w:tcMar>
              <w:top w:w="43" w:type="dxa"/>
              <w:left w:w="115" w:type="dxa"/>
              <w:bottom w:w="43" w:type="dxa"/>
              <w:right w:w="115" w:type="dxa"/>
            </w:tcMar>
          </w:tcPr>
          <w:p w14:paraId="2BBC92B0" w14:textId="2714FB76"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Consult with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regarding a permanent wave. </w:t>
            </w:r>
          </w:p>
        </w:tc>
        <w:tc>
          <w:tcPr>
            <w:tcW w:w="1100" w:type="pct"/>
          </w:tcPr>
          <w:p w14:paraId="6AFF9935" w14:textId="77777777" w:rsidR="00C82898" w:rsidRPr="00A258D9" w:rsidRDefault="00C82898" w:rsidP="00DD14A5">
            <w:p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Consultation should include</w:t>
            </w:r>
          </w:p>
          <w:p w14:paraId="6AA5810F" w14:textId="77777777" w:rsidR="00C82898" w:rsidRPr="00A258D9" w:rsidRDefault="00C82898">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client's personal information</w:t>
            </w:r>
            <w:r>
              <w:rPr>
                <w:rFonts w:ascii="Times New Roman" w:eastAsia="Times New Roman" w:hAnsi="Times New Roman" w:cs="Times New Roman"/>
                <w:sz w:val="24"/>
                <w:szCs w:val="24"/>
              </w:rPr>
              <w:t xml:space="preserve"> (i.e., medical, medication information)</w:t>
            </w:r>
          </w:p>
          <w:p w14:paraId="6A55118F" w14:textId="77777777" w:rsidR="00C82898" w:rsidRPr="00A258D9" w:rsidRDefault="00C82898">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A258D9">
              <w:rPr>
                <w:rFonts w:ascii="Times New Roman" w:eastAsia="Times New Roman" w:hAnsi="Times New Roman" w:cs="Times New Roman"/>
                <w:sz w:val="24"/>
                <w:szCs w:val="24"/>
              </w:rPr>
              <w:t>description of hair length, texture, elasticity, density, and porosity</w:t>
            </w:r>
          </w:p>
          <w:p w14:paraId="5C8F977B" w14:textId="77777777" w:rsidR="00C82898" w:rsidRPr="00A258D9" w:rsidRDefault="00C82898">
            <w:pPr>
              <w:numPr>
                <w:ilvl w:val="0"/>
                <w:numId w:val="62"/>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previous chemical services and sensitivities</w:t>
            </w:r>
          </w:p>
          <w:p w14:paraId="0BB31F2E" w14:textId="77777777" w:rsidR="00C82898" w:rsidRPr="00A258D9" w:rsidRDefault="00C82898">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 xml:space="preserve">condition of </w:t>
            </w: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hair</w:t>
            </w:r>
          </w:p>
          <w:p w14:paraId="71BFE4DA" w14:textId="77777777" w:rsidR="00C82898" w:rsidRPr="00A258D9" w:rsidRDefault="00C82898">
            <w:pPr>
              <w:numPr>
                <w:ilvl w:val="0"/>
                <w:numId w:val="6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 xml:space="preserve">desired result of </w:t>
            </w: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permanent wave.</w:t>
            </w:r>
          </w:p>
          <w:p w14:paraId="7C54274D"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69BB616D"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4957188" w14:textId="77777777" w:rsidR="00C82898" w:rsidRPr="00A258D9" w:rsidRDefault="00C82898">
            <w:pPr>
              <w:numPr>
                <w:ilvl w:val="0"/>
                <w:numId w:val="63"/>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 xml:space="preserve">What is </w:t>
            </w:r>
            <w:r w:rsidRPr="00A258D9">
              <w:rPr>
                <w:rFonts w:ascii="Times New Roman" w:eastAsia="Times New Roman" w:hAnsi="Times New Roman" w:cs="Times New Roman"/>
                <w:i/>
                <w:iCs/>
                <w:sz w:val="24"/>
                <w:szCs w:val="24"/>
              </w:rPr>
              <w:t>reflective listening</w:t>
            </w:r>
            <w:r w:rsidRPr="00A258D9">
              <w:rPr>
                <w:rFonts w:ascii="Times New Roman" w:eastAsia="Times New Roman" w:hAnsi="Times New Roman" w:cs="Times New Roman"/>
                <w:sz w:val="24"/>
                <w:szCs w:val="24"/>
              </w:rPr>
              <w:t>?</w:t>
            </w:r>
          </w:p>
          <w:p w14:paraId="04314D92" w14:textId="77777777" w:rsidR="00C82898" w:rsidRPr="00A258D9" w:rsidRDefault="00C82898">
            <w:pPr>
              <w:numPr>
                <w:ilvl w:val="0"/>
                <w:numId w:val="63"/>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Why is it important to keep accurate records when performing a chemical service?</w:t>
            </w:r>
          </w:p>
          <w:p w14:paraId="4374AC1C"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6DFB80D1" w14:textId="72798160"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3A652794" w14:textId="77777777" w:rsidR="00C82898" w:rsidRDefault="00C82898">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55AC1B3A" w14:textId="77777777" w:rsidR="00C82898" w:rsidRDefault="00C82898">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69D5E54"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1E38A9B0"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ED2915C"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F1F811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6A917C5"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0019923"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489B92D"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5A1D1D86" w14:textId="31D5AE6E"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44244A9B" w14:textId="2A0296B1" w:rsidTr="00C82898">
        <w:tc>
          <w:tcPr>
            <w:tcW w:w="158" w:type="pct"/>
            <w:shd w:val="clear" w:color="auto" w:fill="FFFFFF" w:themeFill="background1"/>
          </w:tcPr>
          <w:p w14:paraId="4BE606E7" w14:textId="07D924AA"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13" w:type="pct"/>
            <w:shd w:val="clear" w:color="auto" w:fill="FFFFFF" w:themeFill="background1"/>
            <w:tcMar>
              <w:top w:w="43" w:type="dxa"/>
              <w:left w:w="115" w:type="dxa"/>
              <w:bottom w:w="43" w:type="dxa"/>
              <w:right w:w="115" w:type="dxa"/>
            </w:tcMar>
          </w:tcPr>
          <w:p w14:paraId="52A39A71" w14:textId="30603F70"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Analyze hair and scalp condition. </w:t>
            </w:r>
          </w:p>
        </w:tc>
        <w:tc>
          <w:tcPr>
            <w:tcW w:w="1100" w:type="pct"/>
          </w:tcPr>
          <w:p w14:paraId="6968C8AD" w14:textId="776E7B12" w:rsidR="00C82898" w:rsidRPr="009C4A1C" w:rsidRDefault="00C82898" w:rsidP="00DD14A5">
            <w:pPr>
              <w:shd w:val="clear" w:color="auto" w:fill="FFFFFF"/>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Analysis should include the physical properties (e.g., elasticity, porosity, texture, density, growth pattern) of the client's hair and the condition of the scalp.</w:t>
            </w:r>
          </w:p>
        </w:tc>
        <w:tc>
          <w:tcPr>
            <w:tcW w:w="1106" w:type="pct"/>
          </w:tcPr>
          <w:p w14:paraId="64745FC1"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8A5B3C" w14:textId="77777777" w:rsidR="00C82898" w:rsidRPr="00A258D9" w:rsidRDefault="00C82898">
            <w:pPr>
              <w:numPr>
                <w:ilvl w:val="0"/>
                <w:numId w:val="64"/>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 xml:space="preserve">What scalp conditions </w:t>
            </w:r>
            <w:r>
              <w:rPr>
                <w:rFonts w:ascii="Times New Roman" w:eastAsia="Times New Roman" w:hAnsi="Times New Roman" w:cs="Times New Roman"/>
                <w:sz w:val="24"/>
                <w:szCs w:val="24"/>
              </w:rPr>
              <w:t>are incompatible with</w:t>
            </w:r>
            <w:r w:rsidRPr="00A258D9">
              <w:rPr>
                <w:rFonts w:ascii="Times New Roman" w:eastAsia="Times New Roman" w:hAnsi="Times New Roman" w:cs="Times New Roman"/>
                <w:sz w:val="24"/>
                <w:szCs w:val="24"/>
              </w:rPr>
              <w:t xml:space="preserve"> permanent wave service?</w:t>
            </w:r>
          </w:p>
          <w:p w14:paraId="59DAEAC1" w14:textId="77777777" w:rsidR="00C82898" w:rsidRPr="00A258D9" w:rsidRDefault="00C82898">
            <w:pPr>
              <w:numPr>
                <w:ilvl w:val="0"/>
                <w:numId w:val="64"/>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How should the cosmetologist determine the type of permanent wave to be used?</w:t>
            </w:r>
          </w:p>
          <w:p w14:paraId="73E776B3"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1C1B9C6"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3E6CE5C6" w14:textId="77777777" w:rsidR="00C82898" w:rsidRDefault="00C82898">
            <w:pPr>
              <w:pStyle w:val="ListParagraph"/>
              <w:numPr>
                <w:ilvl w:val="1"/>
                <w:numId w:val="191"/>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72B7B9D7" w14:textId="77777777" w:rsidR="00C82898" w:rsidRDefault="00C82898">
            <w:pPr>
              <w:pStyle w:val="ListParagraph"/>
              <w:numPr>
                <w:ilvl w:val="1"/>
                <w:numId w:val="191"/>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D614FF0"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944742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2286DA3"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402B08C"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63BDCC0"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5000A770" w14:textId="5190A630" w:rsidR="00C82898" w:rsidRPr="00DD14A5" w:rsidRDefault="00C82898">
            <w:pPr>
              <w:pStyle w:val="ListParagraph"/>
              <w:numPr>
                <w:ilvl w:val="0"/>
                <w:numId w:val="251"/>
              </w:numPr>
              <w:rPr>
                <w:rFonts w:ascii="Times New Roman" w:eastAsia="Times New Roman" w:hAnsi="Times New Roman" w:cs="Times New Roman"/>
                <w:sz w:val="24"/>
                <w:szCs w:val="24"/>
              </w:rPr>
            </w:pPr>
            <w:r w:rsidRPr="00DD14A5">
              <w:rPr>
                <w:rFonts w:ascii="Times New Roman" w:eastAsia="Times New Roman" w:hAnsi="Times New Roman" w:cs="Times New Roman"/>
                <w:sz w:val="24"/>
                <w:szCs w:val="24"/>
              </w:rPr>
              <w:t>Exam Domains I.A I.B, I.C, II.A, II.B, II.C, and II.E</w:t>
            </w:r>
          </w:p>
        </w:tc>
        <w:tc>
          <w:tcPr>
            <w:tcW w:w="600" w:type="pct"/>
          </w:tcPr>
          <w:p w14:paraId="405BC530" w14:textId="10B61AA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69CB72FB" w14:textId="1BA8A7D1" w:rsidTr="00C82898">
        <w:tc>
          <w:tcPr>
            <w:tcW w:w="158" w:type="pct"/>
            <w:shd w:val="clear" w:color="auto" w:fill="FFFFFF" w:themeFill="background1"/>
          </w:tcPr>
          <w:p w14:paraId="06C97B40" w14:textId="3544639E"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13" w:type="pct"/>
            <w:shd w:val="clear" w:color="auto" w:fill="FFFFFF" w:themeFill="background1"/>
            <w:tcMar>
              <w:top w:w="43" w:type="dxa"/>
              <w:left w:w="115" w:type="dxa"/>
              <w:bottom w:w="43" w:type="dxa"/>
              <w:right w:w="115" w:type="dxa"/>
            </w:tcMar>
          </w:tcPr>
          <w:p w14:paraId="7A89EDE2" w14:textId="1BAE789F"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a preliminary strand test for a permanent wave. </w:t>
            </w:r>
          </w:p>
        </w:tc>
        <w:tc>
          <w:tcPr>
            <w:tcW w:w="1100" w:type="pct"/>
          </w:tcPr>
          <w:p w14:paraId="0F562589" w14:textId="77777777" w:rsidR="00C82898" w:rsidRPr="00A258D9" w:rsidRDefault="00C82898" w:rsidP="00DD14A5">
            <w:p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Performance should include</w:t>
            </w:r>
          </w:p>
          <w:p w14:paraId="76EAADF7" w14:textId="77777777" w:rsidR="00C82898" w:rsidRPr="00A258D9" w:rsidRDefault="00C82898">
            <w:pPr>
              <w:numPr>
                <w:ilvl w:val="0"/>
                <w:numId w:val="65"/>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wrapping one rod in each area of the head (i.e., top, side, nape)</w:t>
            </w:r>
          </w:p>
          <w:p w14:paraId="2420DB96" w14:textId="77777777" w:rsidR="00C82898" w:rsidRPr="00A258D9" w:rsidRDefault="00C82898">
            <w:pPr>
              <w:numPr>
                <w:ilvl w:val="0"/>
                <w:numId w:val="65"/>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applying cotton</w:t>
            </w:r>
          </w:p>
          <w:p w14:paraId="1B94D0E7" w14:textId="77777777" w:rsidR="00C82898" w:rsidRPr="00A258D9" w:rsidRDefault="00C82898">
            <w:pPr>
              <w:numPr>
                <w:ilvl w:val="0"/>
                <w:numId w:val="65"/>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processing according to manufacturer directions</w:t>
            </w:r>
          </w:p>
          <w:p w14:paraId="371EE55E" w14:textId="77777777" w:rsidR="00C82898" w:rsidRPr="00A258D9" w:rsidRDefault="00C82898">
            <w:pPr>
              <w:numPr>
                <w:ilvl w:val="0"/>
                <w:numId w:val="65"/>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performing a test curl.</w:t>
            </w:r>
          </w:p>
          <w:p w14:paraId="1877FAAE"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37520A8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16A0261" w14:textId="77777777" w:rsidR="00C82898" w:rsidRPr="00A258D9" w:rsidRDefault="00C82898">
            <w:pPr>
              <w:numPr>
                <w:ilvl w:val="0"/>
                <w:numId w:val="66"/>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is the purpose of a strand test?</w:t>
            </w:r>
          </w:p>
          <w:p w14:paraId="3AEA2552" w14:textId="77777777" w:rsidR="00C82898" w:rsidRPr="00A258D9" w:rsidRDefault="00C82898">
            <w:pPr>
              <w:numPr>
                <w:ilvl w:val="0"/>
                <w:numId w:val="66"/>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product should be used to</w:t>
            </w:r>
            <w:r>
              <w:rPr>
                <w:rFonts w:ascii="Times New Roman" w:eastAsia="Times New Roman" w:hAnsi="Times New Roman" w:cs="Times New Roman"/>
                <w:sz w:val="24"/>
                <w:szCs w:val="24"/>
              </w:rPr>
              <w:t xml:space="preserve"> </w:t>
            </w:r>
            <w:r w:rsidRPr="00A258D9">
              <w:rPr>
                <w:rFonts w:ascii="Times New Roman" w:eastAsia="Times New Roman" w:hAnsi="Times New Roman" w:cs="Times New Roman"/>
                <w:sz w:val="24"/>
                <w:szCs w:val="24"/>
              </w:rPr>
              <w:t>perform the test?</w:t>
            </w:r>
          </w:p>
          <w:p w14:paraId="43A68BB6" w14:textId="77777777" w:rsidR="00C82898" w:rsidRPr="00A258D9" w:rsidRDefault="00C82898">
            <w:pPr>
              <w:numPr>
                <w:ilvl w:val="0"/>
                <w:numId w:val="66"/>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information can be obtained from performing a strand test?</w:t>
            </w:r>
          </w:p>
          <w:p w14:paraId="674AA58C" w14:textId="77777777" w:rsidR="00C82898" w:rsidRPr="00A258D9" w:rsidRDefault="00C82898">
            <w:pPr>
              <w:numPr>
                <w:ilvl w:val="0"/>
                <w:numId w:val="66"/>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contraindications may present at this time?</w:t>
            </w:r>
          </w:p>
          <w:p w14:paraId="4DD89730"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92CEC33" w14:textId="35BDE34C"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50C5A29D" w14:textId="77777777" w:rsidR="00C82898" w:rsidRDefault="00C82898">
            <w:pPr>
              <w:pStyle w:val="ListParagraph"/>
              <w:numPr>
                <w:ilvl w:val="1"/>
                <w:numId w:val="19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48FC503B" w14:textId="77777777" w:rsidR="00C82898" w:rsidRDefault="00C82898">
            <w:pPr>
              <w:pStyle w:val="ListParagraph"/>
              <w:numPr>
                <w:ilvl w:val="1"/>
                <w:numId w:val="19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29EB031"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CDA0996"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3AEABC5"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F0043CF"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836529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70B1E08"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1B6E1940"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303ACD8D" w14:textId="7373BA7E"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18F9227" w14:textId="5AEC5EC8" w:rsidTr="00C82898">
        <w:tc>
          <w:tcPr>
            <w:tcW w:w="158" w:type="pct"/>
            <w:shd w:val="clear" w:color="auto" w:fill="FFFFFF" w:themeFill="background1"/>
          </w:tcPr>
          <w:p w14:paraId="01EEBEC9" w14:textId="719FEA7B"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13" w:type="pct"/>
            <w:shd w:val="clear" w:color="auto" w:fill="FFFFFF" w:themeFill="background1"/>
            <w:tcMar>
              <w:top w:w="43" w:type="dxa"/>
              <w:left w:w="115" w:type="dxa"/>
              <w:bottom w:w="43" w:type="dxa"/>
              <w:right w:w="115" w:type="dxa"/>
            </w:tcMar>
          </w:tcPr>
          <w:p w14:paraId="3F19D1D4" w14:textId="1EF37409"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rod type for permanent waving. </w:t>
            </w:r>
          </w:p>
        </w:tc>
        <w:tc>
          <w:tcPr>
            <w:tcW w:w="1100" w:type="pct"/>
          </w:tcPr>
          <w:p w14:paraId="5C937D52" w14:textId="7CB740C7" w:rsidR="00C82898" w:rsidRPr="009C4A1C" w:rsidRDefault="00C82898" w:rsidP="00DD14A5">
            <w:pPr>
              <w:shd w:val="clear" w:color="auto" w:fill="FFFFFF"/>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Selection should be based on desired</w:t>
            </w:r>
            <w:r>
              <w:rPr>
                <w:rFonts w:ascii="Times New Roman" w:eastAsia="Times New Roman" w:hAnsi="Times New Roman" w:cs="Times New Roman"/>
                <w:sz w:val="24"/>
                <w:szCs w:val="24"/>
              </w:rPr>
              <w:t xml:space="preserve"> the </w:t>
            </w:r>
            <w:r w:rsidRPr="00A258D9">
              <w:rPr>
                <w:rFonts w:ascii="Times New Roman" w:eastAsia="Times New Roman" w:hAnsi="Times New Roman" w:cs="Times New Roman"/>
                <w:sz w:val="24"/>
                <w:szCs w:val="24"/>
              </w:rPr>
              <w:t>curl outcome.</w:t>
            </w:r>
          </w:p>
        </w:tc>
        <w:tc>
          <w:tcPr>
            <w:tcW w:w="1106" w:type="pct"/>
          </w:tcPr>
          <w:p w14:paraId="1D3D056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9045A71" w14:textId="77777777" w:rsidR="00C82898" w:rsidRPr="00A258D9" w:rsidRDefault="00C82898">
            <w:pPr>
              <w:numPr>
                <w:ilvl w:val="0"/>
                <w:numId w:val="67"/>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 xml:space="preserve">What information is needed to select </w:t>
            </w: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rod size?</w:t>
            </w:r>
          </w:p>
          <w:p w14:paraId="470E72B9" w14:textId="77777777" w:rsidR="00C82898" w:rsidRPr="00A258D9" w:rsidRDefault="00C82898">
            <w:pPr>
              <w:numPr>
                <w:ilvl w:val="0"/>
                <w:numId w:val="67"/>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How does rod size affect curl results?</w:t>
            </w:r>
          </w:p>
          <w:p w14:paraId="213B9253"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5694456" w14:textId="1053FC9A"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11.RV, 12.RV</w:t>
            </w:r>
          </w:p>
        </w:tc>
        <w:tc>
          <w:tcPr>
            <w:tcW w:w="649" w:type="pct"/>
          </w:tcPr>
          <w:p w14:paraId="010E47D0" w14:textId="77777777" w:rsidR="00C82898" w:rsidRDefault="00C82898">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1BE59BF4" w14:textId="77777777" w:rsidR="00C82898" w:rsidRDefault="00C82898">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29CAB9E"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5F70B8C8"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026DB3D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599EBA5"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CF1E1ED"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2675086E"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26F43FA"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38FD0037" w14:textId="2793299A"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2CA0F6F4" w14:textId="5CFE047D" w:rsidTr="00C82898">
        <w:tc>
          <w:tcPr>
            <w:tcW w:w="158" w:type="pct"/>
            <w:shd w:val="clear" w:color="auto" w:fill="FFFFFF" w:themeFill="background1"/>
          </w:tcPr>
          <w:p w14:paraId="4500EA20" w14:textId="72D13ACD"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13" w:type="pct"/>
            <w:shd w:val="clear" w:color="auto" w:fill="FFFFFF" w:themeFill="background1"/>
            <w:tcMar>
              <w:top w:w="43" w:type="dxa"/>
              <w:left w:w="115" w:type="dxa"/>
              <w:bottom w:w="43" w:type="dxa"/>
              <w:right w:w="115" w:type="dxa"/>
            </w:tcMar>
          </w:tcPr>
          <w:p w14:paraId="4F22B8B2" w14:textId="5FC9B851"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wrap method. </w:t>
            </w:r>
          </w:p>
        </w:tc>
        <w:tc>
          <w:tcPr>
            <w:tcW w:w="1100" w:type="pct"/>
          </w:tcPr>
          <w:p w14:paraId="02147429" w14:textId="58B0E05A" w:rsidR="00C82898" w:rsidRPr="009C4A1C" w:rsidRDefault="00C82898" w:rsidP="00DD14A5">
            <w:pPr>
              <w:shd w:val="clear" w:color="auto" w:fill="FFFFFF"/>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 xml:space="preserve">Performance should include sectioning and </w:t>
            </w:r>
            <w:r>
              <w:rPr>
                <w:rFonts w:ascii="Times New Roman" w:eastAsia="Times New Roman" w:hAnsi="Times New Roman" w:cs="Times New Roman"/>
                <w:sz w:val="24"/>
                <w:szCs w:val="24"/>
              </w:rPr>
              <w:t xml:space="preserve">using a </w:t>
            </w:r>
            <w:r w:rsidRPr="00A258D9">
              <w:rPr>
                <w:rFonts w:ascii="Times New Roman" w:eastAsia="Times New Roman" w:hAnsi="Times New Roman" w:cs="Times New Roman"/>
                <w:sz w:val="24"/>
                <w:szCs w:val="24"/>
              </w:rPr>
              <w:t>wrapping method (e.g., spiral, croquignole) based on desired permanent results.</w:t>
            </w:r>
          </w:p>
        </w:tc>
        <w:tc>
          <w:tcPr>
            <w:tcW w:w="1106" w:type="pct"/>
          </w:tcPr>
          <w:p w14:paraId="149BD03D"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8906B15" w14:textId="77777777" w:rsidR="00C82898" w:rsidRPr="00A258D9" w:rsidRDefault="00C82898">
            <w:pPr>
              <w:numPr>
                <w:ilvl w:val="0"/>
                <w:numId w:val="68"/>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How would sectioning affect the wrapping method chosen?</w:t>
            </w:r>
          </w:p>
          <w:p w14:paraId="1768E3F1" w14:textId="77777777" w:rsidR="00C82898" w:rsidRPr="00A258D9" w:rsidRDefault="00C82898">
            <w:pPr>
              <w:numPr>
                <w:ilvl w:val="0"/>
                <w:numId w:val="68"/>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could result from inappropriate tension during wrapping?</w:t>
            </w:r>
          </w:p>
          <w:p w14:paraId="2DFD49D4" w14:textId="77777777" w:rsidR="00C82898" w:rsidRPr="00A258D9" w:rsidRDefault="00C82898">
            <w:pPr>
              <w:numPr>
                <w:ilvl w:val="0"/>
                <w:numId w:val="68"/>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is the difference between croquignole and spiral wrapping techniques?</w:t>
            </w:r>
          </w:p>
          <w:p w14:paraId="65B90728"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6548791"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6906031C" w14:textId="77777777" w:rsidR="00C82898" w:rsidRDefault="00C82898">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26B232BF" w14:textId="77777777" w:rsidR="00C82898" w:rsidRDefault="00C82898">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D51A09B"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5F8B1E4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7150D3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DA9C4A2"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4E97535"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3B4263EC"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3E17DB8"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7FF0654" w14:textId="779261D5"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5E82C10F" w14:textId="2DA292F8" w:rsidTr="00C82898">
        <w:tc>
          <w:tcPr>
            <w:tcW w:w="158" w:type="pct"/>
            <w:shd w:val="clear" w:color="auto" w:fill="FFFFFF" w:themeFill="background1"/>
          </w:tcPr>
          <w:p w14:paraId="1AE9235B" w14:textId="161A6474"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13" w:type="pct"/>
            <w:shd w:val="clear" w:color="auto" w:fill="FFFFFF" w:themeFill="background1"/>
            <w:tcMar>
              <w:top w:w="43" w:type="dxa"/>
              <w:left w:w="115" w:type="dxa"/>
              <w:bottom w:w="43" w:type="dxa"/>
              <w:right w:w="115" w:type="dxa"/>
            </w:tcMar>
          </w:tcPr>
          <w:p w14:paraId="7CFE1BC4" w14:textId="0D8C6413"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protective cream and cotton for client protection. </w:t>
            </w:r>
          </w:p>
        </w:tc>
        <w:tc>
          <w:tcPr>
            <w:tcW w:w="1100" w:type="pct"/>
          </w:tcPr>
          <w:p w14:paraId="5DE7EDA4" w14:textId="77777777" w:rsidR="00C82898" w:rsidRPr="00A258D9" w:rsidRDefault="00C82898" w:rsidP="00DD14A5">
            <w:p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Application should include</w:t>
            </w:r>
          </w:p>
          <w:p w14:paraId="25948405" w14:textId="77777777" w:rsidR="00C82898" w:rsidRPr="00A258D9" w:rsidRDefault="00C82898">
            <w:pPr>
              <w:numPr>
                <w:ilvl w:val="0"/>
                <w:numId w:val="69"/>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using protective cream around the client's hairline, including nape area</w:t>
            </w:r>
          </w:p>
          <w:p w14:paraId="4D998CAE" w14:textId="77777777" w:rsidR="00C82898" w:rsidRPr="00A258D9" w:rsidRDefault="00C82898">
            <w:pPr>
              <w:numPr>
                <w:ilvl w:val="0"/>
                <w:numId w:val="69"/>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using cotton around the entire hairline.</w:t>
            </w:r>
          </w:p>
          <w:p w14:paraId="3B7C39DF"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16B6D96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FBE6D33" w14:textId="77777777" w:rsidR="00C82898" w:rsidRPr="00A258D9" w:rsidRDefault="00C82898">
            <w:pPr>
              <w:numPr>
                <w:ilvl w:val="0"/>
                <w:numId w:val="70"/>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Why is the protective cream used before applying the perm lotion?</w:t>
            </w:r>
          </w:p>
          <w:p w14:paraId="47702D3F" w14:textId="77777777" w:rsidR="00C82898" w:rsidRPr="00A258D9" w:rsidRDefault="00C82898">
            <w:pPr>
              <w:numPr>
                <w:ilvl w:val="0"/>
                <w:numId w:val="70"/>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would be the result of putting protective cream on</w:t>
            </w:r>
            <w:r>
              <w:rPr>
                <w:rFonts w:ascii="Times New Roman" w:eastAsia="Times New Roman" w:hAnsi="Times New Roman" w:cs="Times New Roman"/>
                <w:sz w:val="24"/>
                <w:szCs w:val="24"/>
              </w:rPr>
              <w:t xml:space="preserve"> </w:t>
            </w:r>
            <w:r w:rsidRPr="00A258D9">
              <w:rPr>
                <w:rFonts w:ascii="Times New Roman" w:eastAsia="Times New Roman" w:hAnsi="Times New Roman" w:cs="Times New Roman"/>
                <w:sz w:val="24"/>
                <w:szCs w:val="24"/>
              </w:rPr>
              <w:t>the hair?</w:t>
            </w:r>
          </w:p>
          <w:p w14:paraId="27C4E9AB"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48450DCD"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35849D22" w14:textId="77777777" w:rsidR="00C82898" w:rsidRDefault="00C82898">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3B8CF3A0" w14:textId="77777777" w:rsidR="00C82898" w:rsidRDefault="00C82898">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296B0589"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9C02C65"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2C73C71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0A9206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34E17D2"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05F49082"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1C2F52A8"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50ECEE63" w14:textId="7D1CBBE1"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FAEB766" w14:textId="2C8231F2" w:rsidTr="00C82898">
        <w:tc>
          <w:tcPr>
            <w:tcW w:w="158" w:type="pct"/>
            <w:shd w:val="clear" w:color="auto" w:fill="FFFFFF" w:themeFill="background1"/>
          </w:tcPr>
          <w:p w14:paraId="05C54FB5" w14:textId="12588E11"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13" w:type="pct"/>
            <w:shd w:val="clear" w:color="auto" w:fill="FFFFFF" w:themeFill="background1"/>
            <w:tcMar>
              <w:top w:w="43" w:type="dxa"/>
              <w:left w:w="115" w:type="dxa"/>
              <w:bottom w:w="43" w:type="dxa"/>
              <w:right w:w="115" w:type="dxa"/>
            </w:tcMar>
          </w:tcPr>
          <w:p w14:paraId="7D8F9763" w14:textId="6A4ED68C"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application of chemicals. </w:t>
            </w:r>
          </w:p>
        </w:tc>
        <w:tc>
          <w:tcPr>
            <w:tcW w:w="1100" w:type="pct"/>
          </w:tcPr>
          <w:p w14:paraId="6D89B7C9" w14:textId="77777777" w:rsidR="00C82898" w:rsidRPr="00A258D9" w:rsidRDefault="00C82898" w:rsidP="00DD14A5">
            <w:p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Demonstration should include</w:t>
            </w:r>
          </w:p>
          <w:p w14:paraId="575C8EAF"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wearing gloves to apply</w:t>
            </w:r>
            <w:r>
              <w:rPr>
                <w:rFonts w:ascii="Times New Roman" w:eastAsia="Times New Roman" w:hAnsi="Times New Roman" w:cs="Times New Roman"/>
                <w:sz w:val="24"/>
                <w:szCs w:val="24"/>
              </w:rPr>
              <w:t xml:space="preserve"> the</w:t>
            </w:r>
            <w:r w:rsidRPr="00A258D9">
              <w:rPr>
                <w:rFonts w:ascii="Times New Roman" w:eastAsia="Times New Roman" w:hAnsi="Times New Roman" w:cs="Times New Roman"/>
                <w:sz w:val="24"/>
                <w:szCs w:val="24"/>
              </w:rPr>
              <w:t xml:space="preserve"> solution</w:t>
            </w:r>
          </w:p>
          <w:p w14:paraId="14DAA25F"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applying chemicals</w:t>
            </w:r>
          </w:p>
          <w:p w14:paraId="2293E557"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checking for curl development</w:t>
            </w:r>
          </w:p>
          <w:p w14:paraId="1ED1F161"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 xml:space="preserve">replacing cotton or towels if saturated with </w:t>
            </w:r>
            <w:r>
              <w:rPr>
                <w:rFonts w:ascii="Times New Roman" w:eastAsia="Times New Roman" w:hAnsi="Times New Roman" w:cs="Times New Roman"/>
                <w:sz w:val="24"/>
                <w:szCs w:val="24"/>
              </w:rPr>
              <w:t xml:space="preserve">the </w:t>
            </w:r>
            <w:r w:rsidRPr="00A258D9">
              <w:rPr>
                <w:rFonts w:ascii="Times New Roman" w:eastAsia="Times New Roman" w:hAnsi="Times New Roman" w:cs="Times New Roman"/>
                <w:sz w:val="24"/>
                <w:szCs w:val="24"/>
              </w:rPr>
              <w:t>solution</w:t>
            </w:r>
          </w:p>
          <w:p w14:paraId="7725E79B"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rinsing and blotting</w:t>
            </w:r>
          </w:p>
          <w:p w14:paraId="04332F8E"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neutralizing</w:t>
            </w:r>
          </w:p>
          <w:p w14:paraId="3AB41302" w14:textId="77777777" w:rsidR="00C82898" w:rsidRPr="00A258D9" w:rsidRDefault="00C82898">
            <w:pPr>
              <w:numPr>
                <w:ilvl w:val="0"/>
                <w:numId w:val="71"/>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following manufacturer instructions.</w:t>
            </w:r>
          </w:p>
          <w:p w14:paraId="08AF997E"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94A04F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7ACB439" w14:textId="77777777" w:rsidR="00C82898" w:rsidRPr="002F1865" w:rsidRDefault="00C82898">
            <w:pPr>
              <w:numPr>
                <w:ilvl w:val="0"/>
                <w:numId w:val="72"/>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How is permanent wave solution applied to the perm rods?</w:t>
            </w:r>
          </w:p>
          <w:p w14:paraId="578AAF4B" w14:textId="77777777" w:rsidR="00C82898" w:rsidRPr="00355269" w:rsidRDefault="00C82898">
            <w:pPr>
              <w:numPr>
                <w:ilvl w:val="0"/>
                <w:numId w:val="7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Why is it necessary to wear gloves when working with chemicals?</w:t>
            </w:r>
          </w:p>
          <w:p w14:paraId="7E73C01C" w14:textId="77777777" w:rsidR="00C82898" w:rsidRPr="00355269" w:rsidRDefault="00C82898">
            <w:pPr>
              <w:numPr>
                <w:ilvl w:val="0"/>
                <w:numId w:val="7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could result from applying chemicals without gloves?</w:t>
            </w:r>
          </w:p>
          <w:p w14:paraId="399DF9A5" w14:textId="77777777" w:rsidR="00C82898" w:rsidRPr="00A258D9" w:rsidRDefault="00C82898">
            <w:pPr>
              <w:numPr>
                <w:ilvl w:val="0"/>
                <w:numId w:val="72"/>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Why is it important to read manufacturer instructions?</w:t>
            </w:r>
          </w:p>
          <w:p w14:paraId="7C7EF200" w14:textId="77777777" w:rsidR="00C82898" w:rsidRPr="00A258D9" w:rsidRDefault="00C82898">
            <w:pPr>
              <w:numPr>
                <w:ilvl w:val="0"/>
                <w:numId w:val="72"/>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could result from improper application of the product?</w:t>
            </w:r>
          </w:p>
          <w:p w14:paraId="53A0393C"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44C0910F" w14:textId="2D16D9A5"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60A85B4B" w14:textId="77777777" w:rsidR="00C82898" w:rsidRDefault="00C82898">
            <w:pPr>
              <w:pStyle w:val="ListParagraph"/>
              <w:numPr>
                <w:ilvl w:val="1"/>
                <w:numId w:val="19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35C3299C" w14:textId="77777777" w:rsidR="00C82898" w:rsidRDefault="00C82898">
            <w:pPr>
              <w:pStyle w:val="ListParagraph"/>
              <w:numPr>
                <w:ilvl w:val="1"/>
                <w:numId w:val="19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B200597"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6832302"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5FE2E38F"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E40CB01"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6B8A7FA"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510E7A7"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A89B342"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9C2CC8F" w14:textId="54ADD225"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32D214F2" w14:textId="612E53E7" w:rsidTr="00C82898">
        <w:tc>
          <w:tcPr>
            <w:tcW w:w="158" w:type="pct"/>
            <w:shd w:val="clear" w:color="auto" w:fill="FFFFFF" w:themeFill="background1"/>
          </w:tcPr>
          <w:p w14:paraId="05D2570C" w14:textId="6972F732"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13" w:type="pct"/>
            <w:shd w:val="clear" w:color="auto" w:fill="FFFFFF" w:themeFill="background1"/>
            <w:tcMar>
              <w:top w:w="43" w:type="dxa"/>
              <w:left w:w="115" w:type="dxa"/>
              <w:bottom w:w="43" w:type="dxa"/>
              <w:right w:w="115" w:type="dxa"/>
            </w:tcMar>
          </w:tcPr>
          <w:p w14:paraId="71622B51" w14:textId="7E164B5E"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test curl. </w:t>
            </w:r>
          </w:p>
        </w:tc>
        <w:tc>
          <w:tcPr>
            <w:tcW w:w="1100" w:type="pct"/>
          </w:tcPr>
          <w:p w14:paraId="6F476F2F" w14:textId="77777777" w:rsidR="00C82898" w:rsidRPr="00A258D9" w:rsidRDefault="00C82898" w:rsidP="00DD14A5">
            <w:p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Demonstration should include</w:t>
            </w:r>
          </w:p>
          <w:p w14:paraId="22814135" w14:textId="77777777" w:rsidR="00C82898" w:rsidRPr="00A258D9" w:rsidRDefault="00C82898">
            <w:pPr>
              <w:numPr>
                <w:ilvl w:val="0"/>
                <w:numId w:val="73"/>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unwrapping the rod one and half turns</w:t>
            </w:r>
          </w:p>
          <w:p w14:paraId="53AF4DB8" w14:textId="77777777" w:rsidR="00C82898" w:rsidRPr="00A258D9" w:rsidRDefault="00C82898">
            <w:pPr>
              <w:numPr>
                <w:ilvl w:val="0"/>
                <w:numId w:val="73"/>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allowing the shape to fall into place</w:t>
            </w:r>
          </w:p>
          <w:p w14:paraId="07455FEB" w14:textId="77777777" w:rsidR="00C82898" w:rsidRPr="00A258D9" w:rsidRDefault="00C82898">
            <w:pPr>
              <w:numPr>
                <w:ilvl w:val="0"/>
                <w:numId w:val="73"/>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looking for an “S” pattern the size of the rod.</w:t>
            </w:r>
          </w:p>
          <w:p w14:paraId="5E24B8F6"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0B7D6635"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4C6BCB1" w14:textId="77777777" w:rsidR="00C82898" w:rsidRPr="00A258D9" w:rsidRDefault="00C82898">
            <w:pPr>
              <w:numPr>
                <w:ilvl w:val="0"/>
                <w:numId w:val="74"/>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Why is it important to take test curls on different areas of the head?</w:t>
            </w:r>
          </w:p>
          <w:p w14:paraId="3741D068" w14:textId="77777777" w:rsidR="00C82898" w:rsidRPr="00A258D9" w:rsidRDefault="00C82898">
            <w:pPr>
              <w:numPr>
                <w:ilvl w:val="0"/>
                <w:numId w:val="74"/>
              </w:numPr>
              <w:spacing w:before="100" w:beforeAutospacing="1" w:after="100" w:afterAutospacing="1"/>
              <w:rPr>
                <w:rFonts w:ascii="Times New Roman" w:eastAsia="Times New Roman" w:hAnsi="Times New Roman" w:cs="Times New Roman"/>
                <w:sz w:val="24"/>
                <w:szCs w:val="24"/>
              </w:rPr>
            </w:pPr>
            <w:r w:rsidRPr="00A258D9">
              <w:rPr>
                <w:rFonts w:ascii="Times New Roman" w:eastAsia="Times New Roman" w:hAnsi="Times New Roman" w:cs="Times New Roman"/>
                <w:sz w:val="24"/>
                <w:szCs w:val="24"/>
              </w:rPr>
              <w:t>What should be done after the "S" pattern is formed?</w:t>
            </w:r>
          </w:p>
          <w:p w14:paraId="41D89CFE"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2E0B9E22"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72E4F427" w14:textId="77777777" w:rsidR="00C82898" w:rsidRDefault="00C82898">
            <w:pPr>
              <w:pStyle w:val="ListParagraph"/>
              <w:numPr>
                <w:ilvl w:val="1"/>
                <w:numId w:val="19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54777C38" w14:textId="77777777" w:rsidR="00C82898" w:rsidRDefault="00C82898">
            <w:pPr>
              <w:pStyle w:val="ListParagraph"/>
              <w:numPr>
                <w:ilvl w:val="1"/>
                <w:numId w:val="19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6E55A85"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27CE628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33A7AAF1"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255B2B9"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CB62E82"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2423201F"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0EBE3A5F"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4955A979" w14:textId="63BF3430"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0F3B5E17" w14:textId="765357A7" w:rsidTr="00C82898">
        <w:tc>
          <w:tcPr>
            <w:tcW w:w="158" w:type="pct"/>
            <w:shd w:val="clear" w:color="auto" w:fill="D0CECE" w:themeFill="background2" w:themeFillShade="E6"/>
          </w:tcPr>
          <w:p w14:paraId="22CE815F" w14:textId="77777777" w:rsidR="00C82898" w:rsidRPr="009C4A1C" w:rsidRDefault="00C82898" w:rsidP="00DD14A5">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6745D501" w14:textId="581A5E24" w:rsidR="00C82898" w:rsidRPr="009C4A1C" w:rsidRDefault="00C82898" w:rsidP="00DD14A5">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Performing Chemical Relaxing</w:t>
            </w:r>
            <w:r>
              <w:rPr>
                <w:rFonts w:ascii="Times New Roman" w:eastAsia="Times New Roman" w:hAnsi="Times New Roman" w:cs="Times New Roman"/>
                <w:b/>
                <w:bCs/>
                <w:sz w:val="24"/>
                <w:szCs w:val="24"/>
              </w:rPr>
              <w:t xml:space="preserve"> and Straightening</w:t>
            </w:r>
          </w:p>
        </w:tc>
        <w:tc>
          <w:tcPr>
            <w:tcW w:w="1100" w:type="pct"/>
            <w:shd w:val="clear" w:color="auto" w:fill="D0CECE" w:themeFill="background2" w:themeFillShade="E6"/>
          </w:tcPr>
          <w:p w14:paraId="7D0969BE" w14:textId="77777777" w:rsidR="00C82898" w:rsidRPr="00DD14A5" w:rsidRDefault="00C82898" w:rsidP="00DD14A5"/>
        </w:tc>
        <w:tc>
          <w:tcPr>
            <w:tcW w:w="1106" w:type="pct"/>
            <w:shd w:val="clear" w:color="auto" w:fill="D0CECE" w:themeFill="background2" w:themeFillShade="E6"/>
            <w:vAlign w:val="center"/>
          </w:tcPr>
          <w:p w14:paraId="6D2A8AD1" w14:textId="77777777" w:rsidR="00C82898" w:rsidRPr="00A74BC0" w:rsidRDefault="00C82898" w:rsidP="00DD14A5">
            <w:pPr>
              <w:rPr>
                <w:rFonts w:ascii="Times New Roman" w:eastAsia="Times New Roman" w:hAnsi="Times New Roman" w:cs="Times New Roman"/>
                <w:sz w:val="24"/>
                <w:szCs w:val="24"/>
              </w:rPr>
            </w:pPr>
          </w:p>
        </w:tc>
        <w:tc>
          <w:tcPr>
            <w:tcW w:w="673" w:type="pct"/>
            <w:shd w:val="clear" w:color="auto" w:fill="D0CECE" w:themeFill="background2" w:themeFillShade="E6"/>
          </w:tcPr>
          <w:p w14:paraId="141C6A3E" w14:textId="77777777" w:rsidR="00C82898" w:rsidRPr="009C4A1C" w:rsidRDefault="00C82898" w:rsidP="00DD14A5">
            <w:pPr>
              <w:rPr>
                <w:rFonts w:ascii="Times New Roman" w:eastAsia="Times New Roman" w:hAnsi="Times New Roman" w:cs="Times New Roman"/>
                <w:sz w:val="24"/>
                <w:szCs w:val="24"/>
              </w:rPr>
            </w:pPr>
          </w:p>
        </w:tc>
        <w:tc>
          <w:tcPr>
            <w:tcW w:w="649" w:type="pct"/>
            <w:shd w:val="clear" w:color="auto" w:fill="D0CECE" w:themeFill="background2" w:themeFillShade="E6"/>
          </w:tcPr>
          <w:p w14:paraId="212478CF" w14:textId="77777777" w:rsidR="00C82898" w:rsidRPr="009C4A1C" w:rsidRDefault="00C82898" w:rsidP="00DD14A5">
            <w:pPr>
              <w:rPr>
                <w:rFonts w:ascii="Times New Roman" w:eastAsia="Times New Roman" w:hAnsi="Times New Roman" w:cs="Times New Roman"/>
                <w:sz w:val="24"/>
                <w:szCs w:val="24"/>
              </w:rPr>
            </w:pPr>
          </w:p>
        </w:tc>
        <w:tc>
          <w:tcPr>
            <w:tcW w:w="600" w:type="pct"/>
            <w:shd w:val="clear" w:color="auto" w:fill="D0CECE" w:themeFill="background2" w:themeFillShade="E6"/>
          </w:tcPr>
          <w:p w14:paraId="7656938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1EB2CB2F" w14:textId="7267B262" w:rsidTr="00C82898">
        <w:tc>
          <w:tcPr>
            <w:tcW w:w="158" w:type="pct"/>
            <w:shd w:val="clear" w:color="auto" w:fill="FFFFFF" w:themeFill="background1"/>
          </w:tcPr>
          <w:p w14:paraId="7CA29995" w14:textId="142EAE12"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13" w:type="pct"/>
            <w:shd w:val="clear" w:color="auto" w:fill="FFFFFF" w:themeFill="background1"/>
            <w:tcMar>
              <w:top w:w="43" w:type="dxa"/>
              <w:left w:w="115" w:type="dxa"/>
              <w:bottom w:w="43" w:type="dxa"/>
              <w:right w:w="115" w:type="dxa"/>
            </w:tcMar>
          </w:tcPr>
          <w:p w14:paraId="04EAD687" w14:textId="5DD8A7DA"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Identify straightening and chemical </w:t>
            </w:r>
            <w:r>
              <w:rPr>
                <w:rFonts w:ascii="Times New Roman" w:eastAsia="Times New Roman" w:hAnsi="Times New Roman" w:cs="Times New Roman"/>
                <w:sz w:val="24"/>
                <w:szCs w:val="24"/>
              </w:rPr>
              <w:t>relaxing</w:t>
            </w:r>
            <w:r w:rsidRPr="00585017">
              <w:rPr>
                <w:rFonts w:ascii="Times New Roman" w:eastAsia="Times New Roman" w:hAnsi="Times New Roman" w:cs="Times New Roman"/>
                <w:sz w:val="24"/>
                <w:szCs w:val="24"/>
              </w:rPr>
              <w:t xml:space="preserve"> products. </w:t>
            </w:r>
          </w:p>
        </w:tc>
        <w:tc>
          <w:tcPr>
            <w:tcW w:w="1100" w:type="pct"/>
          </w:tcPr>
          <w:p w14:paraId="5BAC42B1" w14:textId="77777777" w:rsidR="00C82898" w:rsidRPr="006F2764" w:rsidRDefault="00C82898" w:rsidP="00DD14A5">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Identification could include differentiating among the various types of straightening services, such as</w:t>
            </w:r>
          </w:p>
          <w:p w14:paraId="7A875ABC" w14:textId="77777777" w:rsidR="00C82898" w:rsidRPr="00355269" w:rsidRDefault="00C82898">
            <w:pPr>
              <w:numPr>
                <w:ilvl w:val="0"/>
                <w:numId w:val="7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keratin straightening/smoothing treatments</w:t>
            </w:r>
          </w:p>
          <w:p w14:paraId="35B0E7B7" w14:textId="77777777" w:rsidR="00C82898" w:rsidRPr="00355269" w:rsidRDefault="00C82898">
            <w:pPr>
              <w:numPr>
                <w:ilvl w:val="0"/>
                <w:numId w:val="7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Japanese thermal straightening</w:t>
            </w:r>
          </w:p>
          <w:p w14:paraId="5EB6366A" w14:textId="77777777" w:rsidR="00C82898" w:rsidRPr="00355269" w:rsidRDefault="00C82898">
            <w:pPr>
              <w:numPr>
                <w:ilvl w:val="0"/>
                <w:numId w:val="7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ammonium thioglycolate relaxer (i.e., thio)</w:t>
            </w:r>
          </w:p>
          <w:p w14:paraId="0F525FAC" w14:textId="77777777" w:rsidR="00C82898" w:rsidRPr="002F1865" w:rsidRDefault="00C82898">
            <w:pPr>
              <w:numPr>
                <w:ilvl w:val="0"/>
                <w:numId w:val="7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hydroxide relaxers</w:t>
            </w:r>
            <w:r w:rsidRPr="002F1865">
              <w:rPr>
                <w:rFonts w:ascii="Times New Roman" w:eastAsia="Times New Roman" w:hAnsi="Times New Roman" w:cs="Times New Roman"/>
                <w:sz w:val="24"/>
                <w:szCs w:val="24"/>
              </w:rPr>
              <w:t>.</w:t>
            </w:r>
          </w:p>
          <w:p w14:paraId="4034B403"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662CF0D2"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51F8FFD" w14:textId="77777777" w:rsidR="00C82898" w:rsidRPr="006F2764" w:rsidRDefault="00C82898">
            <w:pPr>
              <w:numPr>
                <w:ilvl w:val="0"/>
                <w:numId w:val="7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are the advantages and disadvantages of using current straighteners?</w:t>
            </w:r>
          </w:p>
          <w:p w14:paraId="06E3C5BD" w14:textId="77777777" w:rsidR="00C82898" w:rsidRPr="006F2764" w:rsidRDefault="00C82898">
            <w:pPr>
              <w:numPr>
                <w:ilvl w:val="0"/>
                <w:numId w:val="7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Can these products be used with other straightening services? Why, or why not?</w:t>
            </w:r>
          </w:p>
          <w:p w14:paraId="40EAAF0E"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64A8F5F" w14:textId="6B259B8E"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1CCD83C2" w14:textId="77777777" w:rsidR="00C82898" w:rsidRDefault="00C82898">
            <w:pPr>
              <w:pStyle w:val="ListParagraph"/>
              <w:numPr>
                <w:ilvl w:val="1"/>
                <w:numId w:val="196"/>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134475FB" w14:textId="77777777" w:rsidR="00C82898" w:rsidRDefault="00C82898">
            <w:pPr>
              <w:pStyle w:val="ListParagraph"/>
              <w:numPr>
                <w:ilvl w:val="1"/>
                <w:numId w:val="196"/>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46EE31E"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D0BD3E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9CE5016"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AE35B4B"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F323D7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56CC364"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56AD679"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0F3346ED" w14:textId="63CC73FC"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25026013" w14:textId="3D34A62C" w:rsidTr="00C82898">
        <w:tc>
          <w:tcPr>
            <w:tcW w:w="158" w:type="pct"/>
            <w:shd w:val="clear" w:color="auto" w:fill="FFFFFF" w:themeFill="background1"/>
          </w:tcPr>
          <w:p w14:paraId="6F2917D5" w14:textId="563BA73C"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13" w:type="pct"/>
            <w:shd w:val="clear" w:color="auto" w:fill="FFFFFF" w:themeFill="background1"/>
            <w:tcMar>
              <w:top w:w="43" w:type="dxa"/>
              <w:left w:w="115" w:type="dxa"/>
              <w:bottom w:w="43" w:type="dxa"/>
              <w:right w:w="115" w:type="dxa"/>
            </w:tcMar>
          </w:tcPr>
          <w:p w14:paraId="1684270A" w14:textId="498B9A9D"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Analyze </w:t>
            </w:r>
            <w:r>
              <w:rPr>
                <w:rFonts w:ascii="Times New Roman" w:eastAsia="Times New Roman" w:hAnsi="Times New Roman" w:cs="Times New Roman"/>
                <w:sz w:val="24"/>
                <w:szCs w:val="24"/>
              </w:rPr>
              <w:t>the hair before</w:t>
            </w:r>
            <w:r w:rsidRPr="00585017">
              <w:rPr>
                <w:rFonts w:ascii="Times New Roman" w:eastAsia="Times New Roman" w:hAnsi="Times New Roman" w:cs="Times New Roman"/>
                <w:sz w:val="24"/>
                <w:szCs w:val="24"/>
              </w:rPr>
              <w:t xml:space="preserve"> straightening it. </w:t>
            </w:r>
          </w:p>
        </w:tc>
        <w:tc>
          <w:tcPr>
            <w:tcW w:w="1100" w:type="pct"/>
          </w:tcPr>
          <w:p w14:paraId="0BB74F82" w14:textId="77777777" w:rsidR="00C82898" w:rsidRPr="002F1865" w:rsidRDefault="00C82898" w:rsidP="00DD14A5">
            <w:p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Analysis should include</w:t>
            </w:r>
          </w:p>
          <w:p w14:paraId="1271D2DF" w14:textId="77777777" w:rsidR="00C82898" w:rsidRPr="00355269" w:rsidRDefault="00C82898">
            <w:pPr>
              <w:numPr>
                <w:ilvl w:val="0"/>
                <w:numId w:val="77"/>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testing for porosity</w:t>
            </w:r>
          </w:p>
          <w:p w14:paraId="33B361AC" w14:textId="77777777" w:rsidR="00C82898" w:rsidRPr="002F1865" w:rsidRDefault="00C82898">
            <w:pPr>
              <w:numPr>
                <w:ilvl w:val="0"/>
                <w:numId w:val="77"/>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testing for texture</w:t>
            </w:r>
          </w:p>
          <w:p w14:paraId="03B6C0DB" w14:textId="77777777" w:rsidR="00C82898" w:rsidRPr="002F1865" w:rsidRDefault="00C82898">
            <w:pPr>
              <w:numPr>
                <w:ilvl w:val="0"/>
                <w:numId w:val="77"/>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determining density</w:t>
            </w:r>
          </w:p>
          <w:p w14:paraId="15113BF9" w14:textId="77777777" w:rsidR="00C82898" w:rsidRPr="002F1865" w:rsidRDefault="00C82898">
            <w:pPr>
              <w:numPr>
                <w:ilvl w:val="0"/>
                <w:numId w:val="77"/>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testing for elasticity</w:t>
            </w:r>
          </w:p>
          <w:p w14:paraId="51366B97" w14:textId="77777777" w:rsidR="00C82898" w:rsidRPr="002F1865" w:rsidRDefault="00C82898">
            <w:pPr>
              <w:numPr>
                <w:ilvl w:val="0"/>
                <w:numId w:val="77"/>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 xml:space="preserve">identifying </w:t>
            </w:r>
            <w:r>
              <w:rPr>
                <w:rFonts w:ascii="Times New Roman" w:eastAsia="Times New Roman" w:hAnsi="Times New Roman" w:cs="Times New Roman"/>
                <w:sz w:val="24"/>
                <w:szCs w:val="24"/>
              </w:rPr>
              <w:t xml:space="preserve">the </w:t>
            </w:r>
            <w:r w:rsidRPr="002F1865">
              <w:rPr>
                <w:rFonts w:ascii="Times New Roman" w:eastAsia="Times New Roman" w:hAnsi="Times New Roman" w:cs="Times New Roman"/>
                <w:sz w:val="24"/>
                <w:szCs w:val="24"/>
              </w:rPr>
              <w:t>growth pattern.</w:t>
            </w:r>
          </w:p>
          <w:p w14:paraId="66DA6A65"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FCA592C" w14:textId="77777777" w:rsidR="00C82898" w:rsidRPr="002F1865" w:rsidRDefault="00C82898" w:rsidP="00DD14A5">
            <w:pPr>
              <w:spacing w:before="100" w:beforeAutospacing="1" w:after="100" w:afterAutospacing="1"/>
              <w:rPr>
                <w:rFonts w:ascii="Times New Roman" w:eastAsia="Times New Roman" w:hAnsi="Times New Roman" w:cs="Times New Roman"/>
                <w:b/>
                <w:bCs/>
                <w:sz w:val="24"/>
                <w:szCs w:val="24"/>
              </w:rPr>
            </w:pPr>
            <w:r w:rsidRPr="002F1865">
              <w:rPr>
                <w:rFonts w:ascii="Times New Roman" w:eastAsia="Times New Roman" w:hAnsi="Times New Roman" w:cs="Times New Roman"/>
                <w:b/>
                <w:bCs/>
                <w:sz w:val="24"/>
                <w:szCs w:val="24"/>
              </w:rPr>
              <w:t>Process/Skill Questions:</w:t>
            </w:r>
          </w:p>
          <w:p w14:paraId="00CBB43F" w14:textId="77777777" w:rsidR="00C82898" w:rsidRPr="00355269" w:rsidRDefault="00C82898">
            <w:pPr>
              <w:numPr>
                <w:ilvl w:val="0"/>
                <w:numId w:val="78"/>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procedure is used to test for porosity?</w:t>
            </w:r>
          </w:p>
          <w:p w14:paraId="21CE7E66" w14:textId="77777777" w:rsidR="00C82898" w:rsidRPr="002F1865" w:rsidRDefault="00C82898">
            <w:pPr>
              <w:numPr>
                <w:ilvl w:val="0"/>
                <w:numId w:val="78"/>
              </w:numPr>
              <w:spacing w:before="100" w:beforeAutospacing="1" w:after="100" w:afterAutospacing="1"/>
              <w:rPr>
                <w:rFonts w:ascii="Times New Roman" w:eastAsia="Times New Roman" w:hAnsi="Times New Roman" w:cs="Times New Roman"/>
                <w:sz w:val="24"/>
                <w:szCs w:val="24"/>
              </w:rPr>
            </w:pPr>
            <w:r w:rsidRPr="002F1865">
              <w:rPr>
                <w:rFonts w:ascii="Times New Roman" w:eastAsia="Times New Roman" w:hAnsi="Times New Roman" w:cs="Times New Roman"/>
                <w:sz w:val="24"/>
                <w:szCs w:val="24"/>
              </w:rPr>
              <w:t>What procedure is used to find the growth pattern of a client's hair?</w:t>
            </w:r>
          </w:p>
          <w:p w14:paraId="09D3DAAA" w14:textId="77777777" w:rsidR="00C82898" w:rsidRPr="00355269" w:rsidRDefault="00C82898">
            <w:pPr>
              <w:numPr>
                <w:ilvl w:val="0"/>
                <w:numId w:val="78"/>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Why is testing for elasticity important before performing a chemical service?</w:t>
            </w:r>
          </w:p>
          <w:p w14:paraId="643094A2"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36C2F2EE"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1F784EF0" w14:textId="77777777" w:rsidR="00C82898" w:rsidRDefault="00C82898">
            <w:pPr>
              <w:pStyle w:val="ListParagraph"/>
              <w:numPr>
                <w:ilvl w:val="1"/>
                <w:numId w:val="19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5791E98" w14:textId="77777777" w:rsidR="00C82898" w:rsidRDefault="00C82898">
            <w:pPr>
              <w:pStyle w:val="ListParagraph"/>
              <w:numPr>
                <w:ilvl w:val="1"/>
                <w:numId w:val="19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297A7C3"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F0BD3A2"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3C2C7F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27F2275"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259AB6A"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511AADE"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FEE5366"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7D7C90B" w14:textId="3F2B89D0"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46A25FFD" w14:textId="1C48636B" w:rsidTr="00C82898">
        <w:tc>
          <w:tcPr>
            <w:tcW w:w="158" w:type="pct"/>
            <w:shd w:val="clear" w:color="auto" w:fill="FFFFFF" w:themeFill="background1"/>
          </w:tcPr>
          <w:p w14:paraId="5E2337E2" w14:textId="51D4EAAE"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13" w:type="pct"/>
            <w:shd w:val="clear" w:color="auto" w:fill="FFFFFF" w:themeFill="background1"/>
            <w:tcMar>
              <w:top w:w="43" w:type="dxa"/>
              <w:left w:w="115" w:type="dxa"/>
              <w:bottom w:w="43" w:type="dxa"/>
              <w:right w:w="115" w:type="dxa"/>
            </w:tcMar>
          </w:tcPr>
          <w:p w14:paraId="0823B172" w14:textId="703BF27E"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Examine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scalp. </w:t>
            </w:r>
          </w:p>
        </w:tc>
        <w:tc>
          <w:tcPr>
            <w:tcW w:w="1100" w:type="pct"/>
          </w:tcPr>
          <w:p w14:paraId="46D2D172" w14:textId="77777777" w:rsidR="00C82898" w:rsidRPr="00355269" w:rsidRDefault="00C82898" w:rsidP="00DD14A5">
            <w:p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Examination should include checking for</w:t>
            </w:r>
          </w:p>
          <w:p w14:paraId="20B9DE0E" w14:textId="77777777" w:rsidR="00C82898" w:rsidRPr="00355269" w:rsidRDefault="00C82898">
            <w:pPr>
              <w:numPr>
                <w:ilvl w:val="0"/>
                <w:numId w:val="7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abrasions</w:t>
            </w:r>
          </w:p>
          <w:p w14:paraId="1588782F" w14:textId="77777777" w:rsidR="00C82898" w:rsidRPr="00355269" w:rsidRDefault="00C82898">
            <w:pPr>
              <w:numPr>
                <w:ilvl w:val="0"/>
                <w:numId w:val="7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irritations/sensitivities</w:t>
            </w:r>
          </w:p>
          <w:p w14:paraId="2F776649" w14:textId="77777777" w:rsidR="00C82898" w:rsidRPr="00355269" w:rsidRDefault="00C82898">
            <w:pPr>
              <w:numPr>
                <w:ilvl w:val="0"/>
                <w:numId w:val="7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disorders</w:t>
            </w:r>
          </w:p>
          <w:p w14:paraId="129BD5BD" w14:textId="77777777" w:rsidR="00C82898" w:rsidRPr="00355269" w:rsidRDefault="00C82898">
            <w:pPr>
              <w:numPr>
                <w:ilvl w:val="0"/>
                <w:numId w:val="7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diseases.</w:t>
            </w:r>
          </w:p>
          <w:p w14:paraId="5C5B1BCF"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7F63779E"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5F0DEF0" w14:textId="77777777" w:rsidR="00C82898" w:rsidRPr="006F2764" w:rsidRDefault="00C82898">
            <w:pPr>
              <w:numPr>
                <w:ilvl w:val="0"/>
                <w:numId w:val="80"/>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should be done if scalp abrasions are found in the examination?</w:t>
            </w:r>
          </w:p>
          <w:p w14:paraId="24A55E74" w14:textId="77777777" w:rsidR="00C82898" w:rsidRPr="006F2764" w:rsidRDefault="00C82898">
            <w:pPr>
              <w:numPr>
                <w:ilvl w:val="0"/>
                <w:numId w:val="80"/>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is meant by a </w:t>
            </w:r>
            <w:r w:rsidRPr="006F2764">
              <w:rPr>
                <w:rFonts w:ascii="Times New Roman" w:eastAsia="Times New Roman" w:hAnsi="Times New Roman" w:cs="Times New Roman"/>
                <w:i/>
                <w:iCs/>
                <w:sz w:val="24"/>
                <w:szCs w:val="24"/>
              </w:rPr>
              <w:t>normal</w:t>
            </w:r>
            <w:r w:rsidRPr="006F2764">
              <w:rPr>
                <w:rFonts w:ascii="Times New Roman" w:eastAsia="Times New Roman" w:hAnsi="Times New Roman" w:cs="Times New Roman"/>
                <w:sz w:val="24"/>
                <w:szCs w:val="24"/>
              </w:rPr>
              <w:t>, </w:t>
            </w:r>
            <w:r w:rsidRPr="006F2764">
              <w:rPr>
                <w:rFonts w:ascii="Times New Roman" w:eastAsia="Times New Roman" w:hAnsi="Times New Roman" w:cs="Times New Roman"/>
                <w:i/>
                <w:iCs/>
                <w:sz w:val="24"/>
                <w:szCs w:val="24"/>
              </w:rPr>
              <w:t>tight</w:t>
            </w:r>
            <w:r w:rsidRPr="006F2764">
              <w:rPr>
                <w:rFonts w:ascii="Times New Roman" w:eastAsia="Times New Roman" w:hAnsi="Times New Roman" w:cs="Times New Roman"/>
                <w:sz w:val="24"/>
                <w:szCs w:val="24"/>
              </w:rPr>
              <w:t>, or </w:t>
            </w:r>
            <w:r w:rsidRPr="006F2764">
              <w:rPr>
                <w:rFonts w:ascii="Times New Roman" w:eastAsia="Times New Roman" w:hAnsi="Times New Roman" w:cs="Times New Roman"/>
                <w:i/>
                <w:iCs/>
                <w:sz w:val="24"/>
                <w:szCs w:val="24"/>
              </w:rPr>
              <w:t>flexible</w:t>
            </w:r>
            <w:r w:rsidRPr="006F2764">
              <w:rPr>
                <w:rFonts w:ascii="Times New Roman" w:eastAsia="Times New Roman" w:hAnsi="Times New Roman" w:cs="Times New Roman"/>
                <w:sz w:val="24"/>
                <w:szCs w:val="24"/>
              </w:rPr>
              <w:t> scalp condition? How will the scalp analysis change for each condition?</w:t>
            </w:r>
          </w:p>
          <w:p w14:paraId="2E46B349"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6958BE40"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772543A1" w14:textId="77777777" w:rsidR="00C82898" w:rsidRDefault="00C82898">
            <w:pPr>
              <w:pStyle w:val="ListParagraph"/>
              <w:numPr>
                <w:ilvl w:val="1"/>
                <w:numId w:val="198"/>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6BA0803B" w14:textId="77777777" w:rsidR="00C82898" w:rsidRDefault="00C82898">
            <w:pPr>
              <w:pStyle w:val="ListParagraph"/>
              <w:numPr>
                <w:ilvl w:val="1"/>
                <w:numId w:val="198"/>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764444F"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2C9D3B5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26F9DAF0"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A50DF5C"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B95B2C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8F83469"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0C878913"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01AD118" w14:textId="0654660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75F0BB6" w14:textId="3FD45BA9" w:rsidTr="00C82898">
        <w:tc>
          <w:tcPr>
            <w:tcW w:w="158" w:type="pct"/>
            <w:shd w:val="clear" w:color="auto" w:fill="FFFFFF" w:themeFill="background1"/>
          </w:tcPr>
          <w:p w14:paraId="087D7158" w14:textId="73706018"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13" w:type="pct"/>
            <w:shd w:val="clear" w:color="auto" w:fill="FFFFFF" w:themeFill="background1"/>
            <w:tcMar>
              <w:top w:w="43" w:type="dxa"/>
              <w:left w:w="115" w:type="dxa"/>
              <w:bottom w:w="43" w:type="dxa"/>
              <w:right w:w="115" w:type="dxa"/>
            </w:tcMar>
          </w:tcPr>
          <w:p w14:paraId="4F7202BA" w14:textId="39236092"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Consult with</w:t>
            </w:r>
            <w:r>
              <w:rPr>
                <w:rFonts w:ascii="Times New Roman" w:eastAsia="Times New Roman" w:hAnsi="Times New Roman" w:cs="Times New Roman"/>
                <w:sz w:val="24"/>
                <w:szCs w:val="24"/>
              </w:rPr>
              <w:t xml:space="preserve"> the</w:t>
            </w:r>
            <w:r w:rsidRPr="00585017">
              <w:rPr>
                <w:rFonts w:ascii="Times New Roman" w:eastAsia="Times New Roman" w:hAnsi="Times New Roman" w:cs="Times New Roman"/>
                <w:sz w:val="24"/>
                <w:szCs w:val="24"/>
              </w:rPr>
              <w:t xml:space="preserve"> client about prior chemical relaxers used. </w:t>
            </w:r>
          </w:p>
        </w:tc>
        <w:tc>
          <w:tcPr>
            <w:tcW w:w="1100" w:type="pct"/>
          </w:tcPr>
          <w:p w14:paraId="63DF7787" w14:textId="1D3C9197" w:rsidR="00C82898" w:rsidRPr="009C4A1C" w:rsidRDefault="00C82898" w:rsidP="00DD14A5">
            <w:pPr>
              <w:shd w:val="clear" w:color="auto" w:fill="FFFFFF"/>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Consultation should gather information about the client's history of chemical use and desired results.</w:t>
            </w:r>
          </w:p>
        </w:tc>
        <w:tc>
          <w:tcPr>
            <w:tcW w:w="1106" w:type="pct"/>
          </w:tcPr>
          <w:p w14:paraId="37AA0B7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185FA18" w14:textId="77777777" w:rsidR="00C82898" w:rsidRPr="006F2764" w:rsidRDefault="00C82898">
            <w:pPr>
              <w:numPr>
                <w:ilvl w:val="0"/>
                <w:numId w:val="8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Why is it necessary to know past chemical relaxers the client may have used?</w:t>
            </w:r>
          </w:p>
          <w:p w14:paraId="5BD830DA" w14:textId="77777777" w:rsidR="00C82898" w:rsidRPr="006F2764" w:rsidRDefault="00C82898">
            <w:pPr>
              <w:numPr>
                <w:ilvl w:val="0"/>
                <w:numId w:val="8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communication skills are needed for a successful client consultation?</w:t>
            </w:r>
          </w:p>
          <w:p w14:paraId="0EF96DB5"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1F26F4E" w14:textId="0FD6F5A3"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449A2AE8" w14:textId="77777777" w:rsidR="00C82898" w:rsidRDefault="00C82898">
            <w:pPr>
              <w:pStyle w:val="ListParagraph"/>
              <w:numPr>
                <w:ilvl w:val="1"/>
                <w:numId w:val="2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696CE510" w14:textId="77777777" w:rsidR="00C82898" w:rsidRPr="00AE2193" w:rsidRDefault="00C82898">
            <w:pPr>
              <w:pStyle w:val="ListParagraph"/>
              <w:numPr>
                <w:ilvl w:val="1"/>
                <w:numId w:val="81"/>
              </w:numPr>
              <w:ind w:left="76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Client records and confidentiality</w:t>
            </w:r>
          </w:p>
          <w:p w14:paraId="119C8E67" w14:textId="77777777" w:rsidR="00C82898" w:rsidRDefault="00C82898">
            <w:pPr>
              <w:pStyle w:val="ListParagraph"/>
              <w:numPr>
                <w:ilvl w:val="1"/>
                <w:numId w:val="238"/>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3E0FB4FF" w14:textId="77777777" w:rsidR="00C82898" w:rsidRDefault="00C82898">
            <w:pPr>
              <w:pStyle w:val="ListParagraph"/>
              <w:numPr>
                <w:ilvl w:val="1"/>
                <w:numId w:val="238"/>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B9F8196"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13B475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4A2D759B"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D058556"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7D91FC3"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0FA46EC8"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1CA4BFCE"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50CD4958" w14:textId="18F9E839"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2BD095BA" w14:textId="6E83A4D6" w:rsidTr="00C82898">
        <w:tc>
          <w:tcPr>
            <w:tcW w:w="158" w:type="pct"/>
            <w:shd w:val="clear" w:color="auto" w:fill="FFFFFF" w:themeFill="background1"/>
          </w:tcPr>
          <w:p w14:paraId="50B87386" w14:textId="323ABA8F"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13" w:type="pct"/>
            <w:shd w:val="clear" w:color="auto" w:fill="FFFFFF" w:themeFill="background1"/>
            <w:tcMar>
              <w:top w:w="43" w:type="dxa"/>
              <w:left w:w="115" w:type="dxa"/>
              <w:bottom w:w="43" w:type="dxa"/>
              <w:right w:w="115" w:type="dxa"/>
            </w:tcMar>
          </w:tcPr>
          <w:p w14:paraId="4F34BB83" w14:textId="1213D9DE"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a straightening or </w:t>
            </w:r>
            <w:r w:rsidRPr="00585017">
              <w:rPr>
                <w:rFonts w:ascii="Times New Roman" w:eastAsia="Times New Roman" w:hAnsi="Times New Roman" w:cs="Times New Roman"/>
                <w:sz w:val="24"/>
                <w:szCs w:val="24"/>
              </w:rPr>
              <w:t>chemical</w:t>
            </w:r>
            <w:r>
              <w:rPr>
                <w:rFonts w:ascii="Times New Roman" w:eastAsia="Times New Roman" w:hAnsi="Times New Roman" w:cs="Times New Roman"/>
                <w:sz w:val="24"/>
                <w:szCs w:val="24"/>
              </w:rPr>
              <w:t xml:space="preserve"> relaxer product</w:t>
            </w:r>
            <w:r w:rsidRPr="00585017">
              <w:rPr>
                <w:rFonts w:ascii="Times New Roman" w:eastAsia="Times New Roman" w:hAnsi="Times New Roman" w:cs="Times New Roman"/>
                <w:sz w:val="24"/>
                <w:szCs w:val="24"/>
              </w:rPr>
              <w:t xml:space="preserve">. </w:t>
            </w:r>
          </w:p>
        </w:tc>
        <w:tc>
          <w:tcPr>
            <w:tcW w:w="1100" w:type="pct"/>
          </w:tcPr>
          <w:p w14:paraId="1E99CBED" w14:textId="77777777" w:rsidR="00C82898" w:rsidRPr="00355269" w:rsidRDefault="00C82898" w:rsidP="00DD14A5">
            <w:p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Selection should include knowledge of</w:t>
            </w:r>
          </w:p>
          <w:p w14:paraId="0D31185F" w14:textId="77777777" w:rsidR="00C82898" w:rsidRPr="00355269" w:rsidRDefault="00C82898">
            <w:pPr>
              <w:numPr>
                <w:ilvl w:val="0"/>
                <w:numId w:val="8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hydroxide relaxer</w:t>
            </w:r>
          </w:p>
          <w:p w14:paraId="2F809CC0" w14:textId="77777777" w:rsidR="00C82898" w:rsidRPr="00355269" w:rsidRDefault="00C82898">
            <w:pPr>
              <w:numPr>
                <w:ilvl w:val="0"/>
                <w:numId w:val="8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ammonium thioglycolate relaxer (i.e., thio)</w:t>
            </w:r>
          </w:p>
          <w:p w14:paraId="740A39FA" w14:textId="77777777" w:rsidR="00C82898" w:rsidRPr="00355269" w:rsidRDefault="00C82898">
            <w:pPr>
              <w:numPr>
                <w:ilvl w:val="0"/>
                <w:numId w:val="8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keratin straightening and smoothing treatment</w:t>
            </w:r>
          </w:p>
          <w:p w14:paraId="475F2FEB" w14:textId="77777777" w:rsidR="00C82898" w:rsidRPr="00355269" w:rsidRDefault="00C82898">
            <w:pPr>
              <w:numPr>
                <w:ilvl w:val="0"/>
                <w:numId w:val="82"/>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Japanese thermal straightening.</w:t>
            </w:r>
          </w:p>
          <w:p w14:paraId="350A76A5"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9BE2D34" w14:textId="77777777" w:rsidR="00C82898" w:rsidRPr="00AE2193" w:rsidRDefault="00C82898" w:rsidP="00DD14A5">
            <w:pPr>
              <w:spacing w:before="100" w:beforeAutospacing="1" w:after="100" w:afterAutospacing="1"/>
              <w:rPr>
                <w:rFonts w:ascii="Times New Roman" w:eastAsia="Times New Roman" w:hAnsi="Times New Roman" w:cs="Times New Roman"/>
                <w:b/>
                <w:bCs/>
                <w:sz w:val="24"/>
                <w:szCs w:val="24"/>
              </w:rPr>
            </w:pPr>
            <w:r w:rsidRPr="00AE2193">
              <w:rPr>
                <w:rFonts w:ascii="Times New Roman" w:eastAsia="Times New Roman" w:hAnsi="Times New Roman" w:cs="Times New Roman"/>
                <w:b/>
                <w:bCs/>
                <w:sz w:val="24"/>
                <w:szCs w:val="24"/>
              </w:rPr>
              <w:t>Process/Skill Questions:</w:t>
            </w:r>
          </w:p>
          <w:p w14:paraId="7FD8EDC4" w14:textId="77777777" w:rsidR="00C82898" w:rsidRPr="00AE2193" w:rsidRDefault="00C82898">
            <w:pPr>
              <w:numPr>
                <w:ilvl w:val="0"/>
                <w:numId w:val="83"/>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What is the difference between a virgin relaxer and a retouch relaxer?</w:t>
            </w:r>
          </w:p>
          <w:p w14:paraId="40267C27" w14:textId="77777777" w:rsidR="00C82898" w:rsidRPr="00AE2193" w:rsidRDefault="00C82898">
            <w:pPr>
              <w:numPr>
                <w:ilvl w:val="0"/>
                <w:numId w:val="83"/>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What are </w:t>
            </w:r>
            <w:r w:rsidRPr="00AE2193">
              <w:rPr>
                <w:rFonts w:ascii="Times New Roman" w:eastAsia="Times New Roman" w:hAnsi="Times New Roman" w:cs="Times New Roman"/>
                <w:i/>
                <w:iCs/>
                <w:sz w:val="24"/>
                <w:szCs w:val="24"/>
              </w:rPr>
              <w:t>normalizing solutions</w:t>
            </w:r>
            <w:r w:rsidRPr="00AE2193">
              <w:rPr>
                <w:rFonts w:ascii="Times New Roman" w:eastAsia="Times New Roman" w:hAnsi="Times New Roman" w:cs="Times New Roman"/>
                <w:sz w:val="24"/>
                <w:szCs w:val="24"/>
              </w:rPr>
              <w:t>? Why are they used?</w:t>
            </w:r>
          </w:p>
          <w:p w14:paraId="1F75B910" w14:textId="77777777" w:rsidR="00C82898" w:rsidRPr="00AE2193" w:rsidRDefault="00C82898">
            <w:pPr>
              <w:numPr>
                <w:ilvl w:val="0"/>
                <w:numId w:val="83"/>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 xml:space="preserve">Why should you not mix sodium hydroxide with ammonium thioglycolate? </w:t>
            </w:r>
          </w:p>
          <w:p w14:paraId="6D765A8D"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07CBF6B"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02496CF0" w14:textId="77777777" w:rsidR="00C82898" w:rsidRDefault="00C82898">
            <w:pPr>
              <w:pStyle w:val="ListParagraph"/>
              <w:numPr>
                <w:ilvl w:val="1"/>
                <w:numId w:val="231"/>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5E4E9A9" w14:textId="77777777" w:rsidR="00C82898" w:rsidRDefault="00C82898">
            <w:pPr>
              <w:pStyle w:val="ListParagraph"/>
              <w:numPr>
                <w:ilvl w:val="1"/>
                <w:numId w:val="231"/>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9E4D442"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AAFCCFA"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5578D53"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AD5A8A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1B4FB0C"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070FBB0D"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CC850CC"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4B5786D9" w14:textId="46676D4E"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ACC1EA1" w14:textId="77DD1C41" w:rsidTr="00C82898">
        <w:tc>
          <w:tcPr>
            <w:tcW w:w="158" w:type="pct"/>
            <w:shd w:val="clear" w:color="auto" w:fill="FFFFFF" w:themeFill="background1"/>
          </w:tcPr>
          <w:p w14:paraId="77E7DF32" w14:textId="64944372"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713" w:type="pct"/>
            <w:shd w:val="clear" w:color="auto" w:fill="FFFFFF" w:themeFill="background1"/>
            <w:tcMar>
              <w:top w:w="43" w:type="dxa"/>
              <w:left w:w="115" w:type="dxa"/>
              <w:bottom w:w="43" w:type="dxa"/>
              <w:right w:w="115" w:type="dxa"/>
            </w:tcMar>
          </w:tcPr>
          <w:p w14:paraId="156A6F29" w14:textId="26EC5A1A"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strength of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relaxer. </w:t>
            </w:r>
          </w:p>
        </w:tc>
        <w:tc>
          <w:tcPr>
            <w:tcW w:w="1100" w:type="pct"/>
          </w:tcPr>
          <w:p w14:paraId="2F37443F" w14:textId="48B9C2FC" w:rsidR="00C82898" w:rsidRPr="009C4A1C" w:rsidRDefault="00C82898" w:rsidP="00DD14A5">
            <w:pPr>
              <w:shd w:val="clear" w:color="auto" w:fill="FFFFFF"/>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Selection should include determining what strength (e.g., mild, regular, super) of relaxer is necessary for</w:t>
            </w:r>
            <w:r>
              <w:rPr>
                <w:rFonts w:ascii="Times New Roman" w:eastAsia="Times New Roman" w:hAnsi="Times New Roman" w:cs="Times New Roman"/>
                <w:sz w:val="24"/>
                <w:szCs w:val="24"/>
              </w:rPr>
              <w:t xml:space="preserve"> the</w:t>
            </w:r>
            <w:r w:rsidRPr="00AE2193">
              <w:rPr>
                <w:rFonts w:ascii="Times New Roman" w:eastAsia="Times New Roman" w:hAnsi="Times New Roman" w:cs="Times New Roman"/>
                <w:sz w:val="24"/>
                <w:szCs w:val="24"/>
              </w:rPr>
              <w:t xml:space="preserve"> desired results.</w:t>
            </w:r>
          </w:p>
        </w:tc>
        <w:tc>
          <w:tcPr>
            <w:tcW w:w="1106" w:type="pct"/>
          </w:tcPr>
          <w:p w14:paraId="1DCE6EC0" w14:textId="77777777" w:rsidR="00C82898" w:rsidRPr="00AE2193" w:rsidRDefault="00C82898" w:rsidP="00DD14A5">
            <w:pPr>
              <w:spacing w:before="100" w:beforeAutospacing="1" w:after="100" w:afterAutospacing="1"/>
              <w:rPr>
                <w:rFonts w:ascii="Times New Roman" w:eastAsia="Times New Roman" w:hAnsi="Times New Roman" w:cs="Times New Roman"/>
                <w:b/>
                <w:bCs/>
                <w:sz w:val="24"/>
                <w:szCs w:val="24"/>
              </w:rPr>
            </w:pPr>
            <w:r w:rsidRPr="00AE2193">
              <w:rPr>
                <w:rFonts w:ascii="Times New Roman" w:eastAsia="Times New Roman" w:hAnsi="Times New Roman" w:cs="Times New Roman"/>
                <w:b/>
                <w:bCs/>
                <w:sz w:val="24"/>
                <w:szCs w:val="24"/>
              </w:rPr>
              <w:t>Process/Skill Questions:</w:t>
            </w:r>
          </w:p>
          <w:p w14:paraId="137B76DF" w14:textId="77777777" w:rsidR="00C82898" w:rsidRPr="00355269" w:rsidRDefault="00C82898">
            <w:pPr>
              <w:numPr>
                <w:ilvl w:val="0"/>
                <w:numId w:val="84"/>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determines the strength of relaxer needed?</w:t>
            </w:r>
          </w:p>
          <w:p w14:paraId="028C088E" w14:textId="77777777" w:rsidR="00C82898" w:rsidRPr="00AE2193" w:rsidRDefault="00C82898">
            <w:pPr>
              <w:numPr>
                <w:ilvl w:val="0"/>
                <w:numId w:val="84"/>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Why is a strand test important for choosing the correct strength of relaxer?</w:t>
            </w:r>
          </w:p>
          <w:p w14:paraId="7642023F"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5D5D112A"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5130E443" w14:textId="77777777" w:rsidR="00C82898" w:rsidRDefault="00C82898">
            <w:pPr>
              <w:pStyle w:val="ListParagraph"/>
              <w:numPr>
                <w:ilvl w:val="1"/>
                <w:numId w:val="23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BB1AC6B" w14:textId="77777777" w:rsidR="00C82898" w:rsidRDefault="00C82898">
            <w:pPr>
              <w:pStyle w:val="ListParagraph"/>
              <w:numPr>
                <w:ilvl w:val="1"/>
                <w:numId w:val="23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A3059B1"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3BEDA67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2717911A"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E264792"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D947D90"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34A1C8C4"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56684FD9"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7891D941" w14:textId="0943AA38"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52C5E6F4" w14:textId="0E488555" w:rsidTr="00C82898">
        <w:tc>
          <w:tcPr>
            <w:tcW w:w="158" w:type="pct"/>
            <w:shd w:val="clear" w:color="auto" w:fill="FFFFFF" w:themeFill="background1"/>
          </w:tcPr>
          <w:p w14:paraId="59A86D1A" w14:textId="15F5BBF5"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713" w:type="pct"/>
            <w:shd w:val="clear" w:color="auto" w:fill="FFFFFF" w:themeFill="background1"/>
            <w:tcMar>
              <w:top w:w="43" w:type="dxa"/>
              <w:left w:w="115" w:type="dxa"/>
              <w:bottom w:w="43" w:type="dxa"/>
              <w:right w:w="115" w:type="dxa"/>
            </w:tcMar>
          </w:tcPr>
          <w:p w14:paraId="2D6E5750" w14:textId="0F386D90"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sectioning and </w:t>
            </w:r>
            <w:r>
              <w:rPr>
                <w:rFonts w:ascii="Times New Roman" w:eastAsia="Times New Roman" w:hAnsi="Times New Roman" w:cs="Times New Roman"/>
                <w:sz w:val="24"/>
                <w:szCs w:val="24"/>
              </w:rPr>
              <w:t>sub-sectioning</w:t>
            </w:r>
            <w:r w:rsidRPr="00585017">
              <w:rPr>
                <w:rFonts w:ascii="Times New Roman" w:eastAsia="Times New Roman" w:hAnsi="Times New Roman" w:cs="Times New Roman"/>
                <w:sz w:val="24"/>
                <w:szCs w:val="24"/>
              </w:rPr>
              <w:t xml:space="preserve">. </w:t>
            </w:r>
          </w:p>
        </w:tc>
        <w:tc>
          <w:tcPr>
            <w:tcW w:w="1100" w:type="pct"/>
          </w:tcPr>
          <w:p w14:paraId="7D185BDF" w14:textId="02CFF2B3" w:rsidR="00C82898" w:rsidRPr="009C4A1C" w:rsidRDefault="00C82898" w:rsidP="00DD14A5">
            <w:pPr>
              <w:shd w:val="clear" w:color="auto" w:fill="FFFFFF"/>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Demonstration should include procedures for sectioning and </w:t>
            </w:r>
            <w:r>
              <w:rPr>
                <w:rFonts w:ascii="Times New Roman" w:eastAsia="Times New Roman" w:hAnsi="Times New Roman" w:cs="Times New Roman"/>
                <w:sz w:val="24"/>
                <w:szCs w:val="24"/>
              </w:rPr>
              <w:t>sub-sectioning</w:t>
            </w:r>
            <w:r w:rsidRPr="006F2764">
              <w:rPr>
                <w:rFonts w:ascii="Times New Roman" w:eastAsia="Times New Roman" w:hAnsi="Times New Roman" w:cs="Times New Roman"/>
                <w:sz w:val="24"/>
                <w:szCs w:val="24"/>
              </w:rPr>
              <w:t xml:space="preserve"> the hair for a chemical relaxer service.</w:t>
            </w:r>
          </w:p>
        </w:tc>
        <w:tc>
          <w:tcPr>
            <w:tcW w:w="1106" w:type="pct"/>
          </w:tcPr>
          <w:p w14:paraId="7E9E7824"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0740959" w14:textId="77777777" w:rsidR="00C82898" w:rsidRPr="006F2764" w:rsidRDefault="00C82898">
            <w:pPr>
              <w:numPr>
                <w:ilvl w:val="0"/>
                <w:numId w:val="85"/>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procedure is used to section for a first-time chemical relaxer?</w:t>
            </w:r>
          </w:p>
          <w:p w14:paraId="1E976716" w14:textId="77777777" w:rsidR="00C82898" w:rsidRPr="00AE2193" w:rsidRDefault="00C82898">
            <w:pPr>
              <w:numPr>
                <w:ilvl w:val="0"/>
                <w:numId w:val="85"/>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What procedure is used to section for a chemical relaxer retouch?</w:t>
            </w:r>
          </w:p>
          <w:p w14:paraId="315A82F8" w14:textId="77777777" w:rsidR="00C82898" w:rsidRPr="00355269" w:rsidRDefault="00C82898">
            <w:pPr>
              <w:numPr>
                <w:ilvl w:val="0"/>
                <w:numId w:val="8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procedure is used to section for a soft curl perm?</w:t>
            </w:r>
          </w:p>
          <w:p w14:paraId="785F44F9" w14:textId="77777777" w:rsidR="00C82898" w:rsidRPr="00AE2193" w:rsidRDefault="00C82898">
            <w:pPr>
              <w:numPr>
                <w:ilvl w:val="0"/>
                <w:numId w:val="85"/>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What procedure is used to subsection for a first-time chemical relaxer?</w:t>
            </w:r>
          </w:p>
          <w:p w14:paraId="79E5FF56" w14:textId="77777777" w:rsidR="00C82898" w:rsidRPr="00AE2193" w:rsidRDefault="00C82898">
            <w:pPr>
              <w:numPr>
                <w:ilvl w:val="0"/>
                <w:numId w:val="85"/>
              </w:numPr>
              <w:spacing w:before="100" w:beforeAutospacing="1" w:after="100" w:afterAutospacing="1"/>
              <w:rPr>
                <w:rFonts w:ascii="Times New Roman" w:eastAsia="Times New Roman" w:hAnsi="Times New Roman" w:cs="Times New Roman"/>
                <w:sz w:val="24"/>
                <w:szCs w:val="24"/>
              </w:rPr>
            </w:pPr>
            <w:r w:rsidRPr="00AE2193">
              <w:rPr>
                <w:rFonts w:ascii="Times New Roman" w:eastAsia="Times New Roman" w:hAnsi="Times New Roman" w:cs="Times New Roman"/>
                <w:sz w:val="24"/>
                <w:szCs w:val="24"/>
              </w:rPr>
              <w:t>What procedure is used to subsection for a chemical relaxer retouch?</w:t>
            </w:r>
          </w:p>
          <w:p w14:paraId="2A89629D"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398EA63"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07818241" w14:textId="77777777" w:rsidR="00C82898" w:rsidRDefault="00C82898">
            <w:pPr>
              <w:pStyle w:val="ListParagraph"/>
              <w:numPr>
                <w:ilvl w:val="1"/>
                <w:numId w:val="233"/>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E6E9C68" w14:textId="77777777" w:rsidR="00C82898" w:rsidRDefault="00C82898">
            <w:pPr>
              <w:pStyle w:val="ListParagraph"/>
              <w:numPr>
                <w:ilvl w:val="1"/>
                <w:numId w:val="233"/>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472FC60"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A48CA5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2588234F"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2BF5926"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1CC03A3"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7AB44F5D"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C64D180"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0F2FC4F4" w14:textId="39768D04"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1D87AAA5" w14:textId="36A38B86" w:rsidTr="00C82898">
        <w:tc>
          <w:tcPr>
            <w:tcW w:w="158" w:type="pct"/>
            <w:shd w:val="clear" w:color="auto" w:fill="FFFFFF" w:themeFill="background1"/>
          </w:tcPr>
          <w:p w14:paraId="6860C177" w14:textId="50DFFF45"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713" w:type="pct"/>
            <w:shd w:val="clear" w:color="auto" w:fill="FFFFFF" w:themeFill="background1"/>
            <w:tcMar>
              <w:top w:w="43" w:type="dxa"/>
              <w:left w:w="115" w:type="dxa"/>
              <w:bottom w:w="43" w:type="dxa"/>
              <w:right w:w="115" w:type="dxa"/>
            </w:tcMar>
          </w:tcPr>
          <w:p w14:paraId="62EAD9B4" w14:textId="3C50E4D7"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protective cream. </w:t>
            </w:r>
          </w:p>
        </w:tc>
        <w:tc>
          <w:tcPr>
            <w:tcW w:w="1100" w:type="pct"/>
          </w:tcPr>
          <w:p w14:paraId="0667DFBB" w14:textId="77777777" w:rsidR="00C82898" w:rsidRPr="006F2764" w:rsidRDefault="00C82898" w:rsidP="00DD14A5">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Application should include</w:t>
            </w:r>
          </w:p>
          <w:p w14:paraId="59FEB152" w14:textId="77777777" w:rsidR="00C82898" w:rsidRPr="006F2764" w:rsidRDefault="00C82898">
            <w:pPr>
              <w:numPr>
                <w:ilvl w:val="0"/>
                <w:numId w:val="8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using a protective cream around the hairline and between each subsection before a chemical relaxer treatment</w:t>
            </w:r>
          </w:p>
          <w:p w14:paraId="1AE56CF6" w14:textId="77777777" w:rsidR="00C82898" w:rsidRPr="006F2764" w:rsidRDefault="00C82898">
            <w:pPr>
              <w:numPr>
                <w:ilvl w:val="0"/>
                <w:numId w:val="86"/>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following manufacturer instructions.</w:t>
            </w:r>
          </w:p>
          <w:p w14:paraId="66AEC8AC"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6E91C87F"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9C593A4" w14:textId="77777777" w:rsidR="00C82898" w:rsidRPr="006F2764" w:rsidRDefault="00C82898">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How is protective cream applied?</w:t>
            </w:r>
          </w:p>
          <w:p w14:paraId="5BBDDCCF" w14:textId="77777777" w:rsidR="00C82898" w:rsidRPr="006F2764" w:rsidRDefault="00C82898">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When is protective cream applied?</w:t>
            </w:r>
          </w:p>
          <w:p w14:paraId="1DCCD010" w14:textId="77777777" w:rsidR="00C82898" w:rsidRPr="006F2764" w:rsidRDefault="00C82898">
            <w:pPr>
              <w:numPr>
                <w:ilvl w:val="0"/>
                <w:numId w:val="87"/>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safety procedures should be followed when applying protective cream?</w:t>
            </w:r>
          </w:p>
          <w:p w14:paraId="5A55591B"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7484CDC" w14:textId="5556A7A4"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786A1066" w14:textId="77777777" w:rsidR="00C82898" w:rsidRDefault="00C82898">
            <w:pPr>
              <w:pStyle w:val="ListParagraph"/>
              <w:numPr>
                <w:ilvl w:val="1"/>
                <w:numId w:val="23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18040062" w14:textId="77777777" w:rsidR="00C82898" w:rsidRDefault="00C82898">
            <w:pPr>
              <w:pStyle w:val="ListParagraph"/>
              <w:numPr>
                <w:ilvl w:val="1"/>
                <w:numId w:val="23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C8F75A8"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56A1A7D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12B1B09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5D13D05"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71EB552"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01ECFB9"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BB9448D"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3B2C6713" w14:textId="56C1A322"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344D2CE7" w14:textId="317B241D" w:rsidTr="00C82898">
        <w:tc>
          <w:tcPr>
            <w:tcW w:w="158" w:type="pct"/>
            <w:shd w:val="clear" w:color="auto" w:fill="FFFFFF" w:themeFill="background1"/>
          </w:tcPr>
          <w:p w14:paraId="68100653" w14:textId="7913CA3D" w:rsidR="00C82898" w:rsidRPr="009C4A1C" w:rsidRDefault="00C82898" w:rsidP="00B718C2">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713" w:type="pct"/>
            <w:shd w:val="clear" w:color="auto" w:fill="FFFFFF" w:themeFill="background1"/>
            <w:tcMar>
              <w:top w:w="43" w:type="dxa"/>
              <w:left w:w="115" w:type="dxa"/>
              <w:bottom w:w="43" w:type="dxa"/>
              <w:right w:w="115" w:type="dxa"/>
            </w:tcMar>
          </w:tcPr>
          <w:p w14:paraId="49CF8434" w14:textId="074284CB" w:rsidR="00C82898" w:rsidRPr="009C4A1C" w:rsidRDefault="00C82898" w:rsidP="00B718C2">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Apply relaxer. </w:t>
            </w:r>
          </w:p>
        </w:tc>
        <w:tc>
          <w:tcPr>
            <w:tcW w:w="1100" w:type="pct"/>
          </w:tcPr>
          <w:p w14:paraId="52A43DF2" w14:textId="77777777" w:rsidR="00C82898" w:rsidRDefault="00C82898" w:rsidP="00B718C2">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Application should include</w:t>
            </w:r>
          </w:p>
          <w:p w14:paraId="01E93C31" w14:textId="77777777" w:rsidR="00C82898" w:rsidRPr="00B718C2" w:rsidRDefault="00C82898" w:rsidP="00B718C2">
            <w:pPr>
              <w:ind w:left="360"/>
              <w:rPr>
                <w:rFonts w:ascii="Times New Roman" w:eastAsia="Times New Roman" w:hAnsi="Times New Roman" w:cs="Times New Roman"/>
                <w:sz w:val="24"/>
                <w:szCs w:val="24"/>
              </w:rPr>
            </w:pPr>
            <w:r w:rsidRPr="00B718C2">
              <w:rPr>
                <w:rFonts w:ascii="Times New Roman" w:eastAsia="Times New Roman" w:hAnsi="Times New Roman" w:cs="Times New Roman"/>
                <w:sz w:val="24"/>
                <w:szCs w:val="24"/>
              </w:rPr>
              <w:t>pre-service</w:t>
            </w:r>
          </w:p>
          <w:p w14:paraId="6BB6DE05" w14:textId="77777777" w:rsidR="00C82898" w:rsidRDefault="00C82898" w:rsidP="008D1B81">
            <w:pPr>
              <w:numPr>
                <w:ilvl w:val="0"/>
                <w:numId w:val="88"/>
              </w:numPr>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reading and following manufacturer instructions for the application of a chemical relaxer</w:t>
            </w:r>
          </w:p>
          <w:p w14:paraId="617044D3" w14:textId="77777777" w:rsidR="00C82898" w:rsidRPr="009D1411" w:rsidRDefault="00C82898" w:rsidP="00B718C2">
            <w:pPr>
              <w:ind w:left="360"/>
              <w:rPr>
                <w:rFonts w:ascii="Times New Roman" w:eastAsia="Times New Roman" w:hAnsi="Times New Roman" w:cs="Times New Roman"/>
                <w:sz w:val="24"/>
                <w:szCs w:val="24"/>
              </w:rPr>
            </w:pPr>
            <w:r w:rsidRPr="009D1411">
              <w:rPr>
                <w:rFonts w:ascii="Times New Roman" w:eastAsia="Times New Roman" w:hAnsi="Times New Roman" w:cs="Times New Roman"/>
                <w:sz w:val="24"/>
                <w:szCs w:val="24"/>
              </w:rPr>
              <w:t>in-service</w:t>
            </w:r>
          </w:p>
          <w:p w14:paraId="2B0D4FDC" w14:textId="77777777" w:rsidR="00C82898" w:rsidRDefault="00C82898" w:rsidP="008D1B81">
            <w:pPr>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basing the scalp as needed</w:t>
            </w:r>
          </w:p>
          <w:p w14:paraId="38BD7267" w14:textId="77777777" w:rsidR="00C82898"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applying relaxer to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hair shaft</w:t>
            </w:r>
            <w:r>
              <w:rPr>
                <w:rFonts w:ascii="Times New Roman" w:eastAsia="Times New Roman" w:hAnsi="Times New Roman" w:cs="Times New Roman"/>
                <w:sz w:val="24"/>
                <w:szCs w:val="24"/>
              </w:rPr>
              <w:t xml:space="preserve"> using the proper application (virgin/retouch)</w:t>
            </w:r>
          </w:p>
          <w:p w14:paraId="56DABE32"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cross-checking for coverage/saturation</w:t>
            </w:r>
          </w:p>
          <w:p w14:paraId="20BF69C5"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performing </w:t>
            </w:r>
            <w:r>
              <w:rPr>
                <w:rFonts w:ascii="Times New Roman" w:eastAsia="Times New Roman" w:hAnsi="Times New Roman" w:cs="Times New Roman"/>
                <w:sz w:val="24"/>
                <w:szCs w:val="24"/>
              </w:rPr>
              <w:t xml:space="preserve">a </w:t>
            </w:r>
            <w:r w:rsidRPr="006F2764">
              <w:rPr>
                <w:rFonts w:ascii="Times New Roman" w:eastAsia="Times New Roman" w:hAnsi="Times New Roman" w:cs="Times New Roman"/>
                <w:sz w:val="24"/>
                <w:szCs w:val="24"/>
              </w:rPr>
              <w:t>periodic strand test</w:t>
            </w:r>
          </w:p>
          <w:p w14:paraId="6A4969BB" w14:textId="77777777" w:rsidR="00C82898" w:rsidRPr="007722FF"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rinsing relaxer from </w:t>
            </w:r>
            <w:r>
              <w:rPr>
                <w:rFonts w:ascii="Times New Roman" w:eastAsia="Times New Roman" w:hAnsi="Times New Roman" w:cs="Times New Roman"/>
                <w:sz w:val="24"/>
                <w:szCs w:val="24"/>
              </w:rPr>
              <w:t xml:space="preserve">the </w:t>
            </w:r>
            <w:r w:rsidRPr="006F2764">
              <w:rPr>
                <w:rFonts w:ascii="Times New Roman" w:eastAsia="Times New Roman" w:hAnsi="Times New Roman" w:cs="Times New Roman"/>
                <w:sz w:val="24"/>
                <w:szCs w:val="24"/>
              </w:rPr>
              <w:t>hair</w:t>
            </w:r>
            <w:r>
              <w:rPr>
                <w:rFonts w:ascii="Times New Roman" w:eastAsia="Times New Roman" w:hAnsi="Times New Roman" w:cs="Times New Roman"/>
                <w:sz w:val="24"/>
                <w:szCs w:val="24"/>
              </w:rPr>
              <w:t>, using</w:t>
            </w:r>
            <w:r w:rsidRPr="006F276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appropriate water temperature, flowing</w:t>
            </w:r>
            <w:r w:rsidRPr="006F2764">
              <w:rPr>
                <w:rFonts w:ascii="Times New Roman" w:eastAsia="Times New Roman" w:hAnsi="Times New Roman" w:cs="Times New Roman"/>
                <w:sz w:val="24"/>
                <w:szCs w:val="24"/>
              </w:rPr>
              <w:t xml:space="preserve"> away from the </w:t>
            </w:r>
            <w:r w:rsidRPr="007722FF">
              <w:rPr>
                <w:rFonts w:ascii="Times New Roman" w:eastAsia="Times New Roman" w:hAnsi="Times New Roman" w:cs="Times New Roman"/>
                <w:sz w:val="24"/>
                <w:szCs w:val="24"/>
              </w:rPr>
              <w:t>scalp</w:t>
            </w:r>
          </w:p>
          <w:p w14:paraId="1D6A097F" w14:textId="77777777" w:rsidR="00C82898" w:rsidRPr="00355269" w:rsidRDefault="00C82898" w:rsidP="008D1B81">
            <w:pPr>
              <w:numPr>
                <w:ilvl w:val="0"/>
                <w:numId w:val="88"/>
              </w:num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smoothing the relaxer into the subsections in the direction of hair growth and cuticle with moderate tension</w:t>
            </w:r>
          </w:p>
          <w:p w14:paraId="07FB0975" w14:textId="77777777" w:rsidR="00C82898" w:rsidRPr="00B718C2" w:rsidRDefault="00C82898" w:rsidP="00B718C2">
            <w:pPr>
              <w:ind w:left="360"/>
              <w:rPr>
                <w:rFonts w:ascii="Times New Roman" w:eastAsia="Times New Roman" w:hAnsi="Times New Roman" w:cs="Times New Roman"/>
                <w:sz w:val="24"/>
                <w:szCs w:val="24"/>
              </w:rPr>
            </w:pPr>
            <w:r w:rsidRPr="00B718C2">
              <w:rPr>
                <w:rFonts w:ascii="Times New Roman" w:eastAsia="Times New Roman" w:hAnsi="Times New Roman" w:cs="Times New Roman"/>
                <w:sz w:val="24"/>
                <w:szCs w:val="24"/>
              </w:rPr>
              <w:t>post-service</w:t>
            </w:r>
          </w:p>
          <w:p w14:paraId="44A68972" w14:textId="77777777" w:rsidR="00C82898" w:rsidRPr="006F2764" w:rsidRDefault="00C82898" w:rsidP="008D1B81">
            <w:pPr>
              <w:numPr>
                <w:ilvl w:val="0"/>
                <w:numId w:val="88"/>
              </w:numPr>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shampooing hair with a neutralizing shampoo as directed by the manufacturer</w:t>
            </w:r>
          </w:p>
          <w:p w14:paraId="43F3C03E"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reconditioning the hair</w:t>
            </w:r>
          </w:p>
          <w:p w14:paraId="7922DE97"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towel drying the hair</w:t>
            </w:r>
          </w:p>
          <w:p w14:paraId="49C23F6A"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reexamining the scalp</w:t>
            </w:r>
          </w:p>
          <w:p w14:paraId="3C07A963" w14:textId="77777777" w:rsidR="00C82898" w:rsidRPr="006F2764" w:rsidRDefault="00C82898" w:rsidP="008D1B81">
            <w:pPr>
              <w:numPr>
                <w:ilvl w:val="0"/>
                <w:numId w:val="88"/>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styling as desired by client.</w:t>
            </w:r>
          </w:p>
          <w:p w14:paraId="390FA7DE" w14:textId="77777777" w:rsidR="00C82898" w:rsidRPr="009C4A1C" w:rsidRDefault="00C82898" w:rsidP="00B718C2">
            <w:pPr>
              <w:shd w:val="clear" w:color="auto" w:fill="FFFFFF"/>
              <w:rPr>
                <w:rFonts w:ascii="Times New Roman" w:eastAsia="Times New Roman" w:hAnsi="Times New Roman" w:cs="Times New Roman"/>
                <w:sz w:val="24"/>
                <w:szCs w:val="24"/>
              </w:rPr>
            </w:pPr>
          </w:p>
        </w:tc>
        <w:tc>
          <w:tcPr>
            <w:tcW w:w="1106" w:type="pct"/>
          </w:tcPr>
          <w:p w14:paraId="76E55478" w14:textId="77777777" w:rsidR="00C82898" w:rsidRPr="007F0F72" w:rsidRDefault="00C82898" w:rsidP="00B718C2">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6E6698B" w14:textId="77777777" w:rsidR="00C82898" w:rsidRPr="006F2764" w:rsidRDefault="00C82898">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Why is it important to read and follow manufacturer directions for the application of a chemical relaxer?</w:t>
            </w:r>
          </w:p>
          <w:p w14:paraId="606BCD57" w14:textId="77777777" w:rsidR="00C82898" w:rsidRPr="006F2764" w:rsidRDefault="00C82898">
            <w:pPr>
              <w:numPr>
                <w:ilvl w:val="0"/>
                <w:numId w:val="89"/>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How is relaxer applied to the hair?</w:t>
            </w:r>
          </w:p>
          <w:p w14:paraId="22B16643" w14:textId="77777777" w:rsidR="00C82898" w:rsidRDefault="00C82898">
            <w:pPr>
              <w:numPr>
                <w:ilvl w:val="0"/>
                <w:numId w:val="89"/>
              </w:numPr>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Why should the scalp be reexamined?</w:t>
            </w:r>
          </w:p>
          <w:p w14:paraId="0AACE226" w14:textId="77777777" w:rsidR="00C82898" w:rsidRPr="006F2764" w:rsidRDefault="00C82898">
            <w:pPr>
              <w:numPr>
                <w:ilvl w:val="0"/>
                <w:numId w:val="90"/>
              </w:numPr>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tool should be used for smoothing?</w:t>
            </w:r>
          </w:p>
          <w:p w14:paraId="256C7C0F" w14:textId="77777777" w:rsidR="00C82898" w:rsidRPr="006F2764" w:rsidRDefault="00C82898">
            <w:pPr>
              <w:numPr>
                <w:ilvl w:val="0"/>
                <w:numId w:val="90"/>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is the purpose of smoothing?</w:t>
            </w:r>
          </w:p>
          <w:p w14:paraId="4DE02463" w14:textId="77777777" w:rsidR="00C82898" w:rsidRPr="006F2764" w:rsidRDefault="00C82898">
            <w:pPr>
              <w:numPr>
                <w:ilvl w:val="0"/>
                <w:numId w:val="90"/>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 xml:space="preserve">What safety procedures should be </w:t>
            </w:r>
            <w:r>
              <w:rPr>
                <w:rFonts w:ascii="Times New Roman" w:eastAsia="Times New Roman" w:hAnsi="Times New Roman" w:cs="Times New Roman"/>
                <w:sz w:val="24"/>
                <w:szCs w:val="24"/>
              </w:rPr>
              <w:t>followed</w:t>
            </w:r>
            <w:r w:rsidRPr="006F2764">
              <w:rPr>
                <w:rFonts w:ascii="Times New Roman" w:eastAsia="Times New Roman" w:hAnsi="Times New Roman" w:cs="Times New Roman"/>
                <w:sz w:val="24"/>
                <w:szCs w:val="24"/>
              </w:rPr>
              <w:t xml:space="preserve"> when smoothing relaxer?</w:t>
            </w:r>
          </w:p>
          <w:p w14:paraId="2AE0DB1C" w14:textId="77777777" w:rsidR="00C82898" w:rsidRPr="006F2764" w:rsidRDefault="00C82898" w:rsidP="00B718C2">
            <w:pPr>
              <w:spacing w:before="100" w:beforeAutospacing="1" w:after="100" w:afterAutospacing="1"/>
              <w:ind w:left="720"/>
              <w:rPr>
                <w:rFonts w:ascii="Times New Roman" w:eastAsia="Times New Roman" w:hAnsi="Times New Roman" w:cs="Times New Roman"/>
                <w:sz w:val="24"/>
                <w:szCs w:val="24"/>
              </w:rPr>
            </w:pPr>
          </w:p>
          <w:p w14:paraId="28A7B57C" w14:textId="77777777" w:rsidR="00C82898" w:rsidRPr="00A74BC0" w:rsidRDefault="00C82898" w:rsidP="00B718C2">
            <w:pPr>
              <w:rPr>
                <w:rFonts w:ascii="Times New Roman" w:eastAsia="Times New Roman" w:hAnsi="Times New Roman" w:cs="Times New Roman"/>
                <w:sz w:val="24"/>
                <w:szCs w:val="24"/>
              </w:rPr>
            </w:pPr>
          </w:p>
        </w:tc>
        <w:tc>
          <w:tcPr>
            <w:tcW w:w="673" w:type="pct"/>
          </w:tcPr>
          <w:p w14:paraId="44EA149D" w14:textId="0F427F4A" w:rsidR="00C82898" w:rsidRPr="009C4A1C" w:rsidRDefault="00C82898" w:rsidP="00B718C2">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051A039E" w14:textId="77777777" w:rsidR="00C82898" w:rsidRDefault="00C82898">
            <w:pPr>
              <w:pStyle w:val="ListParagraph"/>
              <w:numPr>
                <w:ilvl w:val="1"/>
                <w:numId w:val="23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52096DAF" w14:textId="77777777" w:rsidR="00C82898" w:rsidRDefault="00C82898">
            <w:pPr>
              <w:pStyle w:val="ListParagraph"/>
              <w:numPr>
                <w:ilvl w:val="1"/>
                <w:numId w:val="23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EC1AFA2"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77BCA9E"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6318F766"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FD7E264"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814E41B" w14:textId="77777777" w:rsidR="00C82898" w:rsidRDefault="00C82898" w:rsidP="00B718C2">
            <w:pPr>
              <w:pStyle w:val="ListParagraph"/>
              <w:spacing w:before="100" w:beforeAutospacing="1" w:after="100" w:afterAutospacing="1"/>
              <w:ind w:left="740"/>
              <w:rPr>
                <w:rFonts w:ascii="Times New Roman" w:eastAsia="Times New Roman" w:hAnsi="Times New Roman" w:cs="Times New Roman"/>
                <w:sz w:val="24"/>
                <w:szCs w:val="24"/>
              </w:rPr>
            </w:pPr>
          </w:p>
          <w:p w14:paraId="447FA81D"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3259836" w14:textId="77777777" w:rsidR="00C82898" w:rsidRPr="009C4A1C" w:rsidRDefault="00C82898" w:rsidP="00B718C2">
            <w:pPr>
              <w:rPr>
                <w:rFonts w:ascii="Times New Roman" w:eastAsia="Times New Roman" w:hAnsi="Times New Roman" w:cs="Times New Roman"/>
                <w:sz w:val="24"/>
                <w:szCs w:val="24"/>
              </w:rPr>
            </w:pPr>
          </w:p>
        </w:tc>
        <w:tc>
          <w:tcPr>
            <w:tcW w:w="600" w:type="pct"/>
          </w:tcPr>
          <w:p w14:paraId="5C2528B4" w14:textId="6122197E"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67BFD3DA" w14:textId="189755C3" w:rsidTr="00C82898">
        <w:tc>
          <w:tcPr>
            <w:tcW w:w="158" w:type="pct"/>
            <w:shd w:val="clear" w:color="auto" w:fill="AEAAAA" w:themeFill="background2" w:themeFillShade="BF"/>
          </w:tcPr>
          <w:p w14:paraId="459E54D4" w14:textId="77777777" w:rsidR="00C82898" w:rsidRPr="009C4A1C" w:rsidRDefault="00C82898" w:rsidP="00DD14A5">
            <w:pPr>
              <w:rPr>
                <w:rFonts w:ascii="Times New Roman" w:eastAsia="Times New Roman" w:hAnsi="Times New Roman" w:cs="Times New Roman"/>
                <w:sz w:val="24"/>
                <w:szCs w:val="24"/>
              </w:rPr>
            </w:pPr>
          </w:p>
        </w:tc>
        <w:tc>
          <w:tcPr>
            <w:tcW w:w="713" w:type="pct"/>
            <w:shd w:val="clear" w:color="auto" w:fill="AEAAAA" w:themeFill="background2" w:themeFillShade="BF"/>
            <w:tcMar>
              <w:top w:w="43" w:type="dxa"/>
              <w:left w:w="115" w:type="dxa"/>
              <w:bottom w:w="43" w:type="dxa"/>
              <w:right w:w="115" w:type="dxa"/>
            </w:tcMar>
          </w:tcPr>
          <w:p w14:paraId="66291AC3" w14:textId="0DE6802D" w:rsidR="00C82898" w:rsidRPr="009C4A1C" w:rsidRDefault="00C82898" w:rsidP="00DD14A5">
            <w:pPr>
              <w:rPr>
                <w:rFonts w:ascii="Times New Roman" w:eastAsia="Times New Roman" w:hAnsi="Times New Roman" w:cs="Times New Roman"/>
                <w:sz w:val="24"/>
                <w:szCs w:val="24"/>
              </w:rPr>
            </w:pPr>
            <w:r w:rsidRPr="00894968">
              <w:rPr>
                <w:rFonts w:ascii="Times New Roman" w:eastAsia="Times New Roman" w:hAnsi="Times New Roman" w:cs="Times New Roman"/>
                <w:b/>
                <w:bCs/>
                <w:sz w:val="24"/>
                <w:szCs w:val="24"/>
              </w:rPr>
              <w:t>Performing Soft-Curl Permanent</w:t>
            </w:r>
          </w:p>
        </w:tc>
        <w:tc>
          <w:tcPr>
            <w:tcW w:w="1100" w:type="pct"/>
            <w:shd w:val="clear" w:color="auto" w:fill="AEAAAA" w:themeFill="background2" w:themeFillShade="BF"/>
          </w:tcPr>
          <w:p w14:paraId="51F48B32" w14:textId="77777777" w:rsidR="00C82898" w:rsidRPr="00DD14A5" w:rsidRDefault="00C82898" w:rsidP="00DD14A5"/>
        </w:tc>
        <w:tc>
          <w:tcPr>
            <w:tcW w:w="1106" w:type="pct"/>
            <w:shd w:val="clear" w:color="auto" w:fill="AEAAAA" w:themeFill="background2" w:themeFillShade="BF"/>
          </w:tcPr>
          <w:p w14:paraId="2D8CEDA2" w14:textId="77777777" w:rsidR="00C82898" w:rsidRPr="00A74BC0" w:rsidRDefault="00C82898" w:rsidP="00DD14A5">
            <w:pPr>
              <w:rPr>
                <w:rFonts w:ascii="Times New Roman" w:eastAsia="Times New Roman" w:hAnsi="Times New Roman" w:cs="Times New Roman"/>
                <w:sz w:val="24"/>
                <w:szCs w:val="24"/>
              </w:rPr>
            </w:pPr>
          </w:p>
        </w:tc>
        <w:tc>
          <w:tcPr>
            <w:tcW w:w="673" w:type="pct"/>
            <w:shd w:val="clear" w:color="auto" w:fill="AEAAAA" w:themeFill="background2" w:themeFillShade="BF"/>
          </w:tcPr>
          <w:p w14:paraId="12852BFB" w14:textId="77777777" w:rsidR="00C82898" w:rsidRPr="009C4A1C" w:rsidRDefault="00C82898" w:rsidP="00DD14A5">
            <w:pPr>
              <w:rPr>
                <w:rFonts w:ascii="Times New Roman" w:eastAsia="Times New Roman" w:hAnsi="Times New Roman" w:cs="Times New Roman"/>
                <w:sz w:val="24"/>
                <w:szCs w:val="24"/>
              </w:rPr>
            </w:pPr>
          </w:p>
        </w:tc>
        <w:tc>
          <w:tcPr>
            <w:tcW w:w="649" w:type="pct"/>
            <w:shd w:val="clear" w:color="auto" w:fill="A6A6A6" w:themeFill="background1" w:themeFillShade="A6"/>
          </w:tcPr>
          <w:p w14:paraId="19F504A4" w14:textId="77777777" w:rsidR="00C82898" w:rsidRPr="009C4A1C" w:rsidRDefault="00C82898" w:rsidP="00DD14A5">
            <w:pPr>
              <w:rPr>
                <w:rFonts w:ascii="Times New Roman" w:eastAsia="Times New Roman" w:hAnsi="Times New Roman" w:cs="Times New Roman"/>
                <w:sz w:val="24"/>
                <w:szCs w:val="24"/>
              </w:rPr>
            </w:pPr>
          </w:p>
        </w:tc>
        <w:tc>
          <w:tcPr>
            <w:tcW w:w="600" w:type="pct"/>
            <w:shd w:val="clear" w:color="auto" w:fill="A6A6A6" w:themeFill="background1" w:themeFillShade="A6"/>
          </w:tcPr>
          <w:p w14:paraId="00C1E18D"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9890BFC" w14:textId="28F68B2E" w:rsidTr="00C82898">
        <w:tc>
          <w:tcPr>
            <w:tcW w:w="158" w:type="pct"/>
            <w:shd w:val="clear" w:color="auto" w:fill="FFFFFF" w:themeFill="background1"/>
          </w:tcPr>
          <w:p w14:paraId="7ABBB114" w14:textId="11B5D6E0"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713" w:type="pct"/>
            <w:shd w:val="clear" w:color="auto" w:fill="FFFFFF" w:themeFill="background1"/>
            <w:tcMar>
              <w:top w:w="43" w:type="dxa"/>
              <w:left w:w="115" w:type="dxa"/>
              <w:bottom w:w="43" w:type="dxa"/>
              <w:right w:w="115" w:type="dxa"/>
            </w:tcMar>
          </w:tcPr>
          <w:p w14:paraId="0D85455A" w14:textId="0801040E" w:rsidR="00C82898" w:rsidRPr="009C4A1C" w:rsidRDefault="00C82898" w:rsidP="00DD14A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rod type for</w:t>
            </w:r>
            <w:r>
              <w:rPr>
                <w:rFonts w:ascii="Times New Roman" w:eastAsia="Times New Roman" w:hAnsi="Times New Roman" w:cs="Times New Roman"/>
                <w:sz w:val="24"/>
                <w:szCs w:val="24"/>
              </w:rPr>
              <w:t xml:space="preserve"> the</w:t>
            </w:r>
            <w:r w:rsidRPr="00F42C37">
              <w:rPr>
                <w:rFonts w:ascii="Times New Roman" w:eastAsia="Times New Roman" w:hAnsi="Times New Roman" w:cs="Times New Roman"/>
                <w:sz w:val="24"/>
                <w:szCs w:val="24"/>
              </w:rPr>
              <w:t xml:space="preserve"> desired result. </w:t>
            </w:r>
          </w:p>
        </w:tc>
        <w:tc>
          <w:tcPr>
            <w:tcW w:w="1100" w:type="pct"/>
          </w:tcPr>
          <w:p w14:paraId="2A0534CD" w14:textId="77777777" w:rsidR="00C82898" w:rsidRPr="0026094D" w:rsidRDefault="00C82898" w:rsidP="00DD14A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Selection should include selecting the rod size for a soft curl permanent.</w:t>
            </w:r>
          </w:p>
          <w:p w14:paraId="4CC2558D"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4C75A4A" w14:textId="77777777" w:rsidR="00C82898" w:rsidRPr="0084059C" w:rsidRDefault="00C82898" w:rsidP="00DD14A5">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0EDF9D1B" w14:textId="77777777" w:rsidR="00C82898" w:rsidRPr="0026094D" w:rsidRDefault="00C82898">
            <w:pPr>
              <w:numPr>
                <w:ilvl w:val="0"/>
                <w:numId w:val="15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determines the size of the rod used?</w:t>
            </w:r>
          </w:p>
          <w:p w14:paraId="339ACE94" w14:textId="77777777" w:rsidR="00C82898" w:rsidRPr="0026094D" w:rsidRDefault="00C82898">
            <w:pPr>
              <w:numPr>
                <w:ilvl w:val="0"/>
                <w:numId w:val="15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many times should the hair encircle the rod?</w:t>
            </w:r>
          </w:p>
          <w:p w14:paraId="54F3DF54" w14:textId="77777777" w:rsidR="00C82898" w:rsidRPr="0026094D" w:rsidRDefault="00C82898">
            <w:pPr>
              <w:numPr>
                <w:ilvl w:val="0"/>
                <w:numId w:val="150"/>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necessary to use a rod at least two times larger than the natural curl?</w:t>
            </w:r>
          </w:p>
          <w:p w14:paraId="5658E37B"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2B1BB6AF" w14:textId="2ACB7202"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59E17E0F" w14:textId="77777777" w:rsidR="00C82898" w:rsidRDefault="00C82898">
            <w:pPr>
              <w:pStyle w:val="ListParagraph"/>
              <w:numPr>
                <w:ilvl w:val="1"/>
                <w:numId w:val="199"/>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3AADDC4B" w14:textId="77777777" w:rsidR="00C82898" w:rsidRDefault="00C82898">
            <w:pPr>
              <w:pStyle w:val="ListParagraph"/>
              <w:numPr>
                <w:ilvl w:val="1"/>
                <w:numId w:val="199"/>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3AE8F0BA"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1567F45A"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5015DFEF"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23CB959"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E9F9042"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A6DF071"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13C189C"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5463CF4" w14:textId="19AEFFE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C1ED1DD" w14:textId="429D286E" w:rsidTr="00C82898">
        <w:tc>
          <w:tcPr>
            <w:tcW w:w="158" w:type="pct"/>
            <w:shd w:val="clear" w:color="auto" w:fill="FFFFFF" w:themeFill="background1"/>
          </w:tcPr>
          <w:p w14:paraId="341FFF49" w14:textId="48E3B388"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713" w:type="pct"/>
            <w:shd w:val="clear" w:color="auto" w:fill="FFFFFF" w:themeFill="background1"/>
            <w:tcMar>
              <w:top w:w="43" w:type="dxa"/>
              <w:left w:w="115" w:type="dxa"/>
              <w:bottom w:w="43" w:type="dxa"/>
              <w:right w:w="115" w:type="dxa"/>
            </w:tcMar>
          </w:tcPr>
          <w:p w14:paraId="4A916198" w14:textId="4E33B052" w:rsidR="00C82898" w:rsidRPr="009C4A1C" w:rsidRDefault="00C82898" w:rsidP="00DD14A5">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Select</w:t>
            </w:r>
            <w:r>
              <w:rPr>
                <w:rFonts w:ascii="Times New Roman" w:eastAsia="Times New Roman" w:hAnsi="Times New Roman" w:cs="Times New Roman"/>
                <w:sz w:val="24"/>
                <w:szCs w:val="24"/>
              </w:rPr>
              <w:t xml:space="preserve"> a</w:t>
            </w:r>
            <w:r w:rsidRPr="00F42C37">
              <w:rPr>
                <w:rFonts w:ascii="Times New Roman" w:eastAsia="Times New Roman" w:hAnsi="Times New Roman" w:cs="Times New Roman"/>
                <w:sz w:val="24"/>
                <w:szCs w:val="24"/>
              </w:rPr>
              <w:t xml:space="preserve"> wrap method</w:t>
            </w:r>
            <w:r>
              <w:rPr>
                <w:rFonts w:ascii="Times New Roman" w:eastAsia="Times New Roman" w:hAnsi="Times New Roman" w:cs="Times New Roman"/>
                <w:sz w:val="24"/>
                <w:szCs w:val="24"/>
              </w:rPr>
              <w:t xml:space="preserve"> and</w:t>
            </w:r>
            <w:r w:rsidRPr="00F42C37">
              <w:rPr>
                <w:rFonts w:ascii="Times New Roman" w:eastAsia="Times New Roman" w:hAnsi="Times New Roman" w:cs="Times New Roman"/>
                <w:sz w:val="24"/>
                <w:szCs w:val="24"/>
              </w:rPr>
              <w:t xml:space="preserve"> sectioning pattern using appropriate tension</w:t>
            </w:r>
            <w:r>
              <w:rPr>
                <w:rFonts w:ascii="Times New Roman" w:eastAsia="Times New Roman" w:hAnsi="Times New Roman" w:cs="Times New Roman"/>
                <w:sz w:val="24"/>
                <w:szCs w:val="24"/>
              </w:rPr>
              <w:t>,</w:t>
            </w:r>
            <w:r w:rsidRPr="00F42C37">
              <w:rPr>
                <w:rFonts w:ascii="Times New Roman" w:eastAsia="Times New Roman" w:hAnsi="Times New Roman" w:cs="Times New Roman"/>
                <w:sz w:val="24"/>
                <w:szCs w:val="24"/>
              </w:rPr>
              <w:t xml:space="preserve"> based on </w:t>
            </w:r>
            <w:r>
              <w:rPr>
                <w:rFonts w:ascii="Times New Roman" w:eastAsia="Times New Roman" w:hAnsi="Times New Roman" w:cs="Times New Roman"/>
                <w:sz w:val="24"/>
                <w:szCs w:val="24"/>
              </w:rPr>
              <w:t xml:space="preserve">the </w:t>
            </w:r>
            <w:r w:rsidRPr="00F42C37">
              <w:rPr>
                <w:rFonts w:ascii="Times New Roman" w:eastAsia="Times New Roman" w:hAnsi="Times New Roman" w:cs="Times New Roman"/>
                <w:sz w:val="24"/>
                <w:szCs w:val="24"/>
              </w:rPr>
              <w:t xml:space="preserve">desired results. </w:t>
            </w:r>
          </w:p>
        </w:tc>
        <w:tc>
          <w:tcPr>
            <w:tcW w:w="1100" w:type="pct"/>
          </w:tcPr>
          <w:p w14:paraId="499C8841" w14:textId="77777777" w:rsidR="00C82898" w:rsidRPr="0026094D" w:rsidRDefault="00C82898" w:rsidP="00DD14A5">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w:t>
            </w:r>
            <w:r>
              <w:rPr>
                <w:rFonts w:ascii="Times New Roman" w:eastAsia="Times New Roman" w:hAnsi="Times New Roman" w:cs="Times New Roman"/>
                <w:sz w:val="24"/>
                <w:szCs w:val="24"/>
              </w:rPr>
              <w:t>election</w:t>
            </w:r>
            <w:r w:rsidRPr="0026094D">
              <w:rPr>
                <w:rFonts w:ascii="Times New Roman" w:eastAsia="Times New Roman" w:hAnsi="Times New Roman" w:cs="Times New Roman"/>
                <w:sz w:val="24"/>
                <w:szCs w:val="24"/>
              </w:rPr>
              <w:t xml:space="preserve"> should demonstrate knowledge of</w:t>
            </w:r>
          </w:p>
          <w:p w14:paraId="1524042D" w14:textId="77777777" w:rsidR="00C82898" w:rsidRPr="0026094D" w:rsidRDefault="00C82898">
            <w:pPr>
              <w:numPr>
                <w:ilvl w:val="0"/>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 wrap method</w:t>
            </w:r>
            <w:r>
              <w:rPr>
                <w:rFonts w:ascii="Times New Roman" w:eastAsia="Times New Roman" w:hAnsi="Times New Roman" w:cs="Times New Roman"/>
                <w:sz w:val="24"/>
                <w:szCs w:val="24"/>
              </w:rPr>
              <w:t>s</w:t>
            </w:r>
          </w:p>
          <w:p w14:paraId="21C0EEAB"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croquignole</w:t>
            </w:r>
          </w:p>
          <w:p w14:paraId="0190D211"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spiral</w:t>
            </w:r>
          </w:p>
          <w:p w14:paraId="2BD795A4"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single halo</w:t>
            </w:r>
          </w:p>
          <w:p w14:paraId="089488A7" w14:textId="77777777" w:rsidR="00C82898"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double halo</w:t>
            </w:r>
          </w:p>
          <w:p w14:paraId="454B2601"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straight back</w:t>
            </w:r>
          </w:p>
          <w:p w14:paraId="6EFDC073"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piggyback</w:t>
            </w:r>
          </w:p>
          <w:p w14:paraId="17CCFA42"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style wrap</w:t>
            </w:r>
          </w:p>
          <w:p w14:paraId="2DA980D5" w14:textId="77777777" w:rsidR="00C82898" w:rsidRDefault="00C82898">
            <w:pPr>
              <w:numPr>
                <w:ilvl w:val="0"/>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pattern</w:t>
            </w:r>
            <w:r>
              <w:rPr>
                <w:rFonts w:ascii="Times New Roman" w:eastAsia="Times New Roman" w:hAnsi="Times New Roman" w:cs="Times New Roman"/>
                <w:sz w:val="24"/>
                <w:szCs w:val="24"/>
              </w:rPr>
              <w:t>s</w:t>
            </w:r>
          </w:p>
          <w:p w14:paraId="5AC03076" w14:textId="77777777" w:rsidR="00C82898"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basic</w:t>
            </w:r>
          </w:p>
          <w:p w14:paraId="1A100AD7" w14:textId="77777777" w:rsidR="00C82898"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bricklay</w:t>
            </w:r>
          </w:p>
          <w:p w14:paraId="747CAA20" w14:textId="77777777" w:rsidR="00C82898"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curvature</w:t>
            </w:r>
          </w:p>
          <w:p w14:paraId="6D978D86" w14:textId="77777777" w:rsidR="00C82898" w:rsidRPr="0026094D" w:rsidRDefault="00C82898">
            <w:pPr>
              <w:numPr>
                <w:ilvl w:val="1"/>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weave</w:t>
            </w:r>
          </w:p>
          <w:p w14:paraId="6A1D5047" w14:textId="77777777" w:rsidR="00C82898" w:rsidRPr="0026094D" w:rsidRDefault="00C82898">
            <w:pPr>
              <w:numPr>
                <w:ilvl w:val="0"/>
                <w:numId w:val="151"/>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the amount of tension used for wrapping a soft-curl perm.</w:t>
            </w:r>
          </w:p>
          <w:p w14:paraId="4659E866"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019DA4B7" w14:textId="77777777" w:rsidR="00C82898" w:rsidRPr="0084059C" w:rsidRDefault="00C82898" w:rsidP="00DD14A5">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17C4A9B2" w14:textId="77777777" w:rsidR="00C82898" w:rsidRPr="0026094D" w:rsidRDefault="00C82898">
            <w:pPr>
              <w:numPr>
                <w:ilvl w:val="0"/>
                <w:numId w:val="15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wrap methods?</w:t>
            </w:r>
          </w:p>
          <w:p w14:paraId="6EAEC164" w14:textId="77777777" w:rsidR="00C82898" w:rsidRPr="0026094D" w:rsidRDefault="00C82898">
            <w:pPr>
              <w:numPr>
                <w:ilvl w:val="0"/>
                <w:numId w:val="15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types of sectioning patterns?</w:t>
            </w:r>
          </w:p>
          <w:p w14:paraId="413E19B8" w14:textId="77777777" w:rsidR="00C82898" w:rsidRPr="0026094D" w:rsidRDefault="00C82898">
            <w:pPr>
              <w:numPr>
                <w:ilvl w:val="0"/>
                <w:numId w:val="15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effect does the amount of tension have on the hair?</w:t>
            </w:r>
          </w:p>
          <w:p w14:paraId="02356547"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557B0E90" w14:textId="066D77CC"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11.RV, 12.RV</w:t>
            </w:r>
          </w:p>
        </w:tc>
        <w:tc>
          <w:tcPr>
            <w:tcW w:w="649" w:type="pct"/>
          </w:tcPr>
          <w:p w14:paraId="30997951" w14:textId="77777777" w:rsidR="00C82898" w:rsidRDefault="00C82898">
            <w:pPr>
              <w:pStyle w:val="ListParagraph"/>
              <w:numPr>
                <w:ilvl w:val="1"/>
                <w:numId w:val="200"/>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ACFF8B6" w14:textId="77777777" w:rsidR="00C82898" w:rsidRDefault="00C82898">
            <w:pPr>
              <w:pStyle w:val="ListParagraph"/>
              <w:numPr>
                <w:ilvl w:val="1"/>
                <w:numId w:val="200"/>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7852140"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79598ADC"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B31085D"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31ACE19"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66167BA"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71D531D2"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CEA85E0"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224E69B" w14:textId="222073D5"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4FFAD1D1" w14:textId="7CAF93FC" w:rsidTr="00C82898">
        <w:tc>
          <w:tcPr>
            <w:tcW w:w="158" w:type="pct"/>
            <w:shd w:val="clear" w:color="auto" w:fill="FFFFFF" w:themeFill="background1"/>
          </w:tcPr>
          <w:p w14:paraId="513D0711" w14:textId="1AE52AAB"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713" w:type="pct"/>
            <w:shd w:val="clear" w:color="auto" w:fill="FFFFFF" w:themeFill="background1"/>
            <w:tcMar>
              <w:top w:w="43" w:type="dxa"/>
              <w:left w:w="115" w:type="dxa"/>
              <w:bottom w:w="43" w:type="dxa"/>
              <w:right w:w="115" w:type="dxa"/>
            </w:tcMar>
          </w:tcPr>
          <w:p w14:paraId="2D44E5C7" w14:textId="64A2B2D1" w:rsidR="00C82898" w:rsidRPr="009C4A1C" w:rsidRDefault="00C82898" w:rsidP="00864B1A">
            <w:pPr>
              <w:rPr>
                <w:rFonts w:ascii="Times New Roman" w:eastAsia="Times New Roman" w:hAnsi="Times New Roman" w:cs="Times New Roman"/>
                <w:sz w:val="24"/>
                <w:szCs w:val="24"/>
              </w:rPr>
            </w:pPr>
            <w:r w:rsidRPr="00F42C37">
              <w:rPr>
                <w:rFonts w:ascii="Times New Roman" w:eastAsia="Times New Roman" w:hAnsi="Times New Roman" w:cs="Times New Roman"/>
                <w:sz w:val="24"/>
                <w:szCs w:val="24"/>
              </w:rPr>
              <w:t xml:space="preserve">Give </w:t>
            </w:r>
            <w:r>
              <w:rPr>
                <w:rFonts w:ascii="Times New Roman" w:eastAsia="Times New Roman" w:hAnsi="Times New Roman" w:cs="Times New Roman"/>
                <w:sz w:val="24"/>
                <w:szCs w:val="24"/>
              </w:rPr>
              <w:t xml:space="preserve">a </w:t>
            </w:r>
            <w:r w:rsidRPr="00F42C37">
              <w:rPr>
                <w:rFonts w:ascii="Times New Roman" w:eastAsia="Times New Roman" w:hAnsi="Times New Roman" w:cs="Times New Roman"/>
                <w:sz w:val="24"/>
                <w:szCs w:val="24"/>
              </w:rPr>
              <w:t xml:space="preserve">soft-curl permanent. </w:t>
            </w:r>
          </w:p>
        </w:tc>
        <w:tc>
          <w:tcPr>
            <w:tcW w:w="1100" w:type="pct"/>
          </w:tcPr>
          <w:p w14:paraId="256A23DF" w14:textId="77777777" w:rsidR="00C82898" w:rsidRPr="0026094D" w:rsidRDefault="00C82898" w:rsidP="00864B1A">
            <w:p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Giving a soft-curl permanent should include</w:t>
            </w:r>
          </w:p>
          <w:p w14:paraId="73EED748" w14:textId="77777777" w:rsidR="00C82898" w:rsidRDefault="00C82898" w:rsidP="00864B1A">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pre-service</w:t>
            </w:r>
          </w:p>
          <w:p w14:paraId="2CC5EAFB" w14:textId="77777777" w:rsidR="00C82898" w:rsidRPr="0026094D" w:rsidRDefault="00C82898">
            <w:pPr>
              <w:numPr>
                <w:ilvl w:val="0"/>
                <w:numId w:val="153"/>
              </w:numPr>
              <w:tabs>
                <w:tab w:val="clear" w:pos="720"/>
                <w:tab w:val="num" w:pos="1080"/>
              </w:tabs>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following manufacturer instructions</w:t>
            </w:r>
          </w:p>
          <w:p w14:paraId="3FD4628B" w14:textId="77777777" w:rsidR="00C82898" w:rsidRDefault="00C82898">
            <w:pPr>
              <w:numPr>
                <w:ilvl w:val="0"/>
                <w:numId w:val="153"/>
              </w:numPr>
              <w:tabs>
                <w:tab w:val="clear" w:pos="720"/>
                <w:tab w:val="num" w:pos="1080"/>
              </w:tabs>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examining the scalp</w:t>
            </w:r>
          </w:p>
          <w:p w14:paraId="51D553A6" w14:textId="77777777" w:rsidR="00C82898" w:rsidRPr="0026094D" w:rsidRDefault="00C82898" w:rsidP="00864B1A">
            <w:pPr>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in-service</w:t>
            </w:r>
          </w:p>
          <w:p w14:paraId="7FF6E962" w14:textId="77777777" w:rsidR="00C82898" w:rsidRPr="0026094D" w:rsidRDefault="00C82898">
            <w:pPr>
              <w:numPr>
                <w:ilvl w:val="0"/>
                <w:numId w:val="153"/>
              </w:numPr>
              <w:tabs>
                <w:tab w:val="clear" w:pos="720"/>
                <w:tab w:val="num" w:pos="1080"/>
              </w:tabs>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shampooing and rinsing thoroughly</w:t>
            </w:r>
          </w:p>
          <w:p w14:paraId="3E644BE3"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removing tangles</w:t>
            </w:r>
          </w:p>
          <w:p w14:paraId="28C023E6" w14:textId="77777777" w:rsidR="00C82898"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parting hair into sections of four or five</w:t>
            </w:r>
          </w:p>
          <w:p w14:paraId="6E2DFFA0"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wearing gloves</w:t>
            </w:r>
          </w:p>
          <w:p w14:paraId="75B48B7E" w14:textId="77777777" w:rsidR="00C82898" w:rsidRPr="002B7CA7"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B7CA7">
              <w:rPr>
                <w:rFonts w:ascii="Times New Roman" w:eastAsia="Times New Roman" w:hAnsi="Times New Roman" w:cs="Times New Roman"/>
                <w:sz w:val="24"/>
                <w:szCs w:val="24"/>
              </w:rPr>
              <w:t>applying ammonium thioglycolate relaxer (i.e., thio)</w:t>
            </w:r>
            <w:r>
              <w:rPr>
                <w:rFonts w:ascii="Times New Roman" w:eastAsia="Times New Roman" w:hAnsi="Times New Roman" w:cs="Times New Roman"/>
                <w:sz w:val="24"/>
                <w:szCs w:val="24"/>
              </w:rPr>
              <w:t xml:space="preserve"> </w:t>
            </w:r>
            <w:r w:rsidRPr="002B7CA7">
              <w:rPr>
                <w:rFonts w:ascii="Times New Roman" w:eastAsia="Times New Roman" w:hAnsi="Times New Roman" w:cs="Times New Roman"/>
                <w:sz w:val="24"/>
                <w:szCs w:val="24"/>
              </w:rPr>
              <w:t>gel or cream</w:t>
            </w:r>
          </w:p>
          <w:p w14:paraId="2A58500B"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combing thio gel or cream through the entire head, first with a wide-tooth comb, then a small-tooth comb</w:t>
            </w:r>
          </w:p>
          <w:p w14:paraId="190385CC"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rinsing </w:t>
            </w:r>
            <w:r>
              <w:rPr>
                <w:rFonts w:ascii="Times New Roman" w:eastAsia="Times New Roman" w:hAnsi="Times New Roman" w:cs="Times New Roman"/>
                <w:sz w:val="24"/>
                <w:szCs w:val="24"/>
              </w:rPr>
              <w:t xml:space="preserve">hair </w:t>
            </w:r>
            <w:r w:rsidRPr="0026094D">
              <w:rPr>
                <w:rFonts w:ascii="Times New Roman" w:eastAsia="Times New Roman" w:hAnsi="Times New Roman" w:cs="Times New Roman"/>
                <w:sz w:val="24"/>
                <w:szCs w:val="24"/>
              </w:rPr>
              <w:t xml:space="preserve">with </w:t>
            </w:r>
            <w:r>
              <w:rPr>
                <w:rFonts w:ascii="Times New Roman" w:eastAsia="Times New Roman" w:hAnsi="Times New Roman" w:cs="Times New Roman"/>
                <w:sz w:val="24"/>
                <w:szCs w:val="24"/>
              </w:rPr>
              <w:t>the appropriate water temperature</w:t>
            </w:r>
          </w:p>
          <w:p w14:paraId="3730A7BF"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sectioning hair into eight or nine sections, sub</w:t>
            </w:r>
            <w:r>
              <w:rPr>
                <w:rFonts w:ascii="Times New Roman" w:eastAsia="Times New Roman" w:hAnsi="Times New Roman" w:cs="Times New Roman"/>
                <w:sz w:val="24"/>
                <w:szCs w:val="24"/>
              </w:rPr>
              <w:t>-</w:t>
            </w:r>
            <w:r w:rsidRPr="0026094D">
              <w:rPr>
                <w:rFonts w:ascii="Times New Roman" w:eastAsia="Times New Roman" w:hAnsi="Times New Roman" w:cs="Times New Roman"/>
                <w:sz w:val="24"/>
                <w:szCs w:val="24"/>
              </w:rPr>
              <w:t>sectioning as you wrap</w:t>
            </w:r>
          </w:p>
          <w:p w14:paraId="60A00C8C"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wrapping on desired rods</w:t>
            </w:r>
          </w:p>
          <w:p w14:paraId="770E3F9B"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placing cotton around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hairline</w:t>
            </w:r>
          </w:p>
          <w:p w14:paraId="78AB1AF6"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applying thio gel or cream</w:t>
            </w:r>
          </w:p>
          <w:p w14:paraId="573640BC"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covering with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plastic cap</w:t>
            </w:r>
          </w:p>
          <w:p w14:paraId="575E3F64"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putting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client under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dryer or as</w:t>
            </w:r>
            <w:r>
              <w:rPr>
                <w:rFonts w:ascii="Times New Roman" w:eastAsia="Times New Roman" w:hAnsi="Times New Roman" w:cs="Times New Roman"/>
                <w:sz w:val="24"/>
                <w:szCs w:val="24"/>
              </w:rPr>
              <w:t xml:space="preserve"> </w:t>
            </w:r>
            <w:r w:rsidRPr="0026094D">
              <w:rPr>
                <w:rFonts w:ascii="Times New Roman" w:eastAsia="Times New Roman" w:hAnsi="Times New Roman" w:cs="Times New Roman"/>
                <w:sz w:val="24"/>
                <w:szCs w:val="24"/>
              </w:rPr>
              <w:t>directed by manufacturer</w:t>
            </w:r>
          </w:p>
          <w:p w14:paraId="55B2CA06"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taking </w:t>
            </w:r>
            <w:r>
              <w:rPr>
                <w:rFonts w:ascii="Times New Roman" w:eastAsia="Times New Roman" w:hAnsi="Times New Roman" w:cs="Times New Roman"/>
                <w:sz w:val="24"/>
                <w:szCs w:val="24"/>
              </w:rPr>
              <w:t xml:space="preserve">a </w:t>
            </w:r>
            <w:r w:rsidRPr="0026094D">
              <w:rPr>
                <w:rFonts w:ascii="Times New Roman" w:eastAsia="Times New Roman" w:hAnsi="Times New Roman" w:cs="Times New Roman"/>
                <w:sz w:val="24"/>
                <w:szCs w:val="24"/>
              </w:rPr>
              <w:t>test curl</w:t>
            </w:r>
          </w:p>
          <w:p w14:paraId="46FD3B32"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rinsing hair again</w:t>
            </w:r>
          </w:p>
          <w:p w14:paraId="7BD4C008" w14:textId="77777777" w:rsidR="00C82898" w:rsidRPr="0026094D"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prepared neutralizer as directed by the manufacturer</w:t>
            </w:r>
          </w:p>
          <w:p w14:paraId="2BD7EF10" w14:textId="77777777" w:rsidR="00C82898" w:rsidRDefault="00C82898">
            <w:pPr>
              <w:numPr>
                <w:ilvl w:val="0"/>
                <w:numId w:val="153"/>
              </w:numPr>
              <w:tabs>
                <w:tab w:val="clear" w:pos="720"/>
                <w:tab w:val="num" w:pos="1080"/>
              </w:tabs>
              <w:spacing w:before="100" w:beforeAutospacing="1" w:after="100" w:afterAutospacing="1"/>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rods</w:t>
            </w:r>
          </w:p>
          <w:p w14:paraId="15FB11E8" w14:textId="77777777" w:rsidR="00C82898" w:rsidRPr="0026094D"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post-service</w:t>
            </w:r>
          </w:p>
          <w:p w14:paraId="5BEAA3A2" w14:textId="77777777" w:rsidR="00C82898" w:rsidRPr="0026094D" w:rsidRDefault="00C82898">
            <w:pPr>
              <w:numPr>
                <w:ilvl w:val="0"/>
                <w:numId w:val="153"/>
              </w:numPr>
              <w:tabs>
                <w:tab w:val="clear" w:pos="720"/>
                <w:tab w:val="num" w:pos="1080"/>
              </w:tabs>
              <w:ind w:left="1080"/>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rinsing hair with </w:t>
            </w:r>
            <w:r>
              <w:rPr>
                <w:rFonts w:ascii="Times New Roman" w:eastAsia="Times New Roman" w:hAnsi="Times New Roman" w:cs="Times New Roman"/>
                <w:sz w:val="24"/>
                <w:szCs w:val="24"/>
              </w:rPr>
              <w:t>the appropriate water temperature</w:t>
            </w:r>
            <w:r w:rsidRPr="0026094D">
              <w:rPr>
                <w:rFonts w:ascii="Times New Roman" w:eastAsia="Times New Roman" w:hAnsi="Times New Roman" w:cs="Times New Roman"/>
                <w:sz w:val="24"/>
                <w:szCs w:val="24"/>
              </w:rPr>
              <w:t>.</w:t>
            </w:r>
          </w:p>
          <w:p w14:paraId="472FCB86"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5D280A5F" w14:textId="77777777" w:rsidR="00C82898" w:rsidRPr="0084059C" w:rsidRDefault="00C82898" w:rsidP="00864B1A">
            <w:pPr>
              <w:spacing w:before="100" w:beforeAutospacing="1" w:after="100" w:afterAutospacing="1"/>
              <w:rPr>
                <w:rFonts w:ascii="Times New Roman" w:eastAsia="Times New Roman" w:hAnsi="Times New Roman" w:cs="Times New Roman"/>
                <w:b/>
                <w:bCs/>
                <w:sz w:val="24"/>
                <w:szCs w:val="24"/>
              </w:rPr>
            </w:pPr>
            <w:r w:rsidRPr="0084059C">
              <w:rPr>
                <w:rFonts w:ascii="Times New Roman" w:eastAsia="Times New Roman" w:hAnsi="Times New Roman" w:cs="Times New Roman"/>
                <w:b/>
                <w:bCs/>
                <w:sz w:val="24"/>
                <w:szCs w:val="24"/>
              </w:rPr>
              <w:t>Process/Skill Questions:</w:t>
            </w:r>
          </w:p>
          <w:p w14:paraId="6422CC5B" w14:textId="77777777" w:rsidR="00C82898" w:rsidRPr="0026094D" w:rsidRDefault="00C82898">
            <w:pPr>
              <w:numPr>
                <w:ilvl w:val="0"/>
                <w:numId w:val="15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each step of the soft-curl perm process necessary?</w:t>
            </w:r>
          </w:p>
          <w:p w14:paraId="2606A3D7" w14:textId="77777777" w:rsidR="00C82898" w:rsidRPr="0026094D" w:rsidRDefault="00C82898">
            <w:pPr>
              <w:numPr>
                <w:ilvl w:val="0"/>
                <w:numId w:val="15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What are the different types of chemical reactions in a salon?</w:t>
            </w:r>
          </w:p>
          <w:p w14:paraId="67C82E58" w14:textId="77777777" w:rsidR="00C82898" w:rsidRPr="0026094D" w:rsidRDefault="00C82898">
            <w:pPr>
              <w:numPr>
                <w:ilvl w:val="0"/>
                <w:numId w:val="15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the </w:t>
            </w:r>
            <w:r w:rsidRPr="0026094D">
              <w:rPr>
                <w:rFonts w:ascii="Times New Roman" w:eastAsia="Times New Roman" w:hAnsi="Times New Roman" w:cs="Times New Roman"/>
                <w:sz w:val="24"/>
                <w:szCs w:val="24"/>
              </w:rPr>
              <w:t xml:space="preserve">pH </w:t>
            </w:r>
            <w:r>
              <w:rPr>
                <w:rFonts w:ascii="Times New Roman" w:eastAsia="Times New Roman" w:hAnsi="Times New Roman" w:cs="Times New Roman"/>
                <w:sz w:val="24"/>
                <w:szCs w:val="24"/>
              </w:rPr>
              <w:t xml:space="preserve">of a chemical </w:t>
            </w:r>
            <w:r w:rsidRPr="0026094D">
              <w:rPr>
                <w:rFonts w:ascii="Times New Roman" w:eastAsia="Times New Roman" w:hAnsi="Times New Roman" w:cs="Times New Roman"/>
                <w:sz w:val="24"/>
                <w:szCs w:val="24"/>
              </w:rPr>
              <w:t>affect</w:t>
            </w:r>
            <w:r>
              <w:rPr>
                <w:rFonts w:ascii="Times New Roman" w:eastAsia="Times New Roman" w:hAnsi="Times New Roman" w:cs="Times New Roman"/>
                <w:sz w:val="24"/>
                <w:szCs w:val="24"/>
              </w:rPr>
              <w:t xml:space="preserve"> the</w:t>
            </w:r>
            <w:r w:rsidRPr="0026094D">
              <w:rPr>
                <w:rFonts w:ascii="Times New Roman" w:eastAsia="Times New Roman" w:hAnsi="Times New Roman" w:cs="Times New Roman"/>
                <w:sz w:val="24"/>
                <w:szCs w:val="24"/>
              </w:rPr>
              <w:t xml:space="preserve"> hair, skin, and nails?</w:t>
            </w:r>
          </w:p>
          <w:p w14:paraId="05A6CB80" w14:textId="77777777" w:rsidR="00C82898" w:rsidRPr="0026094D" w:rsidRDefault="00C82898">
            <w:pPr>
              <w:numPr>
                <w:ilvl w:val="0"/>
                <w:numId w:val="154"/>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How does the pH of water affect the hair, skin, and nails?</w:t>
            </w:r>
          </w:p>
          <w:p w14:paraId="0F9FB16B"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7C661243" w14:textId="6AD9A5B2"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3AB68058" w14:textId="77777777" w:rsidR="00C82898" w:rsidRDefault="00C82898">
            <w:pPr>
              <w:pStyle w:val="ListParagraph"/>
              <w:numPr>
                <w:ilvl w:val="1"/>
                <w:numId w:val="23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666925A" w14:textId="77777777" w:rsidR="00C82898" w:rsidRDefault="00C82898">
            <w:pPr>
              <w:pStyle w:val="ListParagraph"/>
              <w:numPr>
                <w:ilvl w:val="1"/>
                <w:numId w:val="23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28094D21" w14:textId="77777777" w:rsidR="00C82898" w:rsidRDefault="00C82898">
            <w:pPr>
              <w:pStyle w:val="ListParagraph"/>
              <w:numPr>
                <w:ilvl w:val="1"/>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07E0BAF1"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53705BC2"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187D01C3" w14:textId="77777777" w:rsidR="00C82898" w:rsidRDefault="00C82898">
            <w:pPr>
              <w:pStyle w:val="ListParagraph"/>
              <w:numPr>
                <w:ilvl w:val="2"/>
                <w:numId w:val="18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EB958FB"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77973F11" w14:textId="77777777" w:rsidR="00C82898" w:rsidRPr="000B2C5B" w:rsidRDefault="00C82898">
            <w:pPr>
              <w:pStyle w:val="ListParagraph"/>
              <w:numPr>
                <w:ilvl w:val="0"/>
                <w:numId w:val="1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2D77D9C"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76CD15EB" w14:textId="6550A2D2"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020145B7" w14:textId="34CEBD73" w:rsidTr="00C82898">
        <w:tc>
          <w:tcPr>
            <w:tcW w:w="158" w:type="pct"/>
            <w:shd w:val="clear" w:color="auto" w:fill="FFFFFF" w:themeFill="background1"/>
          </w:tcPr>
          <w:p w14:paraId="14D9072E" w14:textId="748882DF"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713" w:type="pct"/>
            <w:shd w:val="clear" w:color="auto" w:fill="FFFFFF" w:themeFill="background1"/>
            <w:tcMar>
              <w:top w:w="43" w:type="dxa"/>
              <w:left w:w="115" w:type="dxa"/>
              <w:bottom w:w="43" w:type="dxa"/>
              <w:right w:w="115" w:type="dxa"/>
            </w:tcMar>
          </w:tcPr>
          <w:p w14:paraId="64F51E2A" w14:textId="7253B435"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record card for chemical services. </w:t>
            </w:r>
          </w:p>
        </w:tc>
        <w:tc>
          <w:tcPr>
            <w:tcW w:w="1100" w:type="pct"/>
          </w:tcPr>
          <w:p w14:paraId="217DDD71" w14:textId="77777777" w:rsidR="00C82898" w:rsidRPr="006F2764" w:rsidRDefault="00C82898" w:rsidP="00DD14A5">
            <w:p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Completion should include</w:t>
            </w:r>
          </w:p>
          <w:p w14:paraId="74A4EC33"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consultation information</w:t>
            </w:r>
          </w:p>
          <w:p w14:paraId="76064A8C"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difficulties encountered</w:t>
            </w:r>
          </w:p>
          <w:p w14:paraId="6A66DDF5"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analysis notes</w:t>
            </w:r>
          </w:p>
          <w:p w14:paraId="075DFF03"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strand test information</w:t>
            </w:r>
          </w:p>
          <w:p w14:paraId="3C0CC4FF"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results</w:t>
            </w:r>
          </w:p>
          <w:p w14:paraId="50EE393C"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timing</w:t>
            </w:r>
          </w:p>
          <w:p w14:paraId="5E16A164" w14:textId="77777777" w:rsidR="00C82898" w:rsidRPr="006F2764" w:rsidRDefault="00C82898">
            <w:pPr>
              <w:numPr>
                <w:ilvl w:val="0"/>
                <w:numId w:val="91"/>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suggestions for future services.</w:t>
            </w:r>
          </w:p>
          <w:p w14:paraId="2A9322C7"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53A5711"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A2AE391" w14:textId="77777777" w:rsidR="00C82898" w:rsidRPr="006F2764" w:rsidRDefault="00C82898">
            <w:pPr>
              <w:numPr>
                <w:ilvl w:val="0"/>
                <w:numId w:val="9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is a </w:t>
            </w:r>
            <w:r w:rsidRPr="006F2764">
              <w:rPr>
                <w:rFonts w:ascii="Times New Roman" w:eastAsia="Times New Roman" w:hAnsi="Times New Roman" w:cs="Times New Roman"/>
                <w:i/>
                <w:iCs/>
                <w:sz w:val="24"/>
                <w:szCs w:val="24"/>
              </w:rPr>
              <w:t>client release form</w:t>
            </w:r>
            <w:r w:rsidRPr="006F2764">
              <w:rPr>
                <w:rFonts w:ascii="Times New Roman" w:eastAsia="Times New Roman" w:hAnsi="Times New Roman" w:cs="Times New Roman"/>
                <w:sz w:val="24"/>
                <w:szCs w:val="24"/>
              </w:rPr>
              <w:t>? Why is it important?</w:t>
            </w:r>
          </w:p>
          <w:p w14:paraId="6A691AF3" w14:textId="77777777" w:rsidR="00C82898" w:rsidRDefault="00C82898">
            <w:pPr>
              <w:numPr>
                <w:ilvl w:val="0"/>
                <w:numId w:val="92"/>
              </w:numPr>
              <w:spacing w:before="100" w:beforeAutospacing="1" w:after="100" w:afterAutospacing="1"/>
              <w:rPr>
                <w:rFonts w:ascii="Times New Roman" w:eastAsia="Times New Roman" w:hAnsi="Times New Roman" w:cs="Times New Roman"/>
                <w:sz w:val="24"/>
                <w:szCs w:val="24"/>
              </w:rPr>
            </w:pPr>
            <w:r w:rsidRPr="006F2764">
              <w:rPr>
                <w:rFonts w:ascii="Times New Roman" w:eastAsia="Times New Roman" w:hAnsi="Times New Roman" w:cs="Times New Roman"/>
                <w:sz w:val="24"/>
                <w:szCs w:val="24"/>
              </w:rPr>
              <w:t>What are the different types of strand tests? What does each test analyze?</w:t>
            </w:r>
          </w:p>
          <w:p w14:paraId="5D3BBDFB" w14:textId="77777777" w:rsidR="00C82898" w:rsidRPr="0026094D" w:rsidRDefault="00C82898">
            <w:pPr>
              <w:numPr>
                <w:ilvl w:val="0"/>
                <w:numId w:val="9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the record card include complete information about the client?</w:t>
            </w:r>
          </w:p>
          <w:p w14:paraId="57F440FD" w14:textId="77777777" w:rsidR="00C82898" w:rsidRPr="0026094D" w:rsidRDefault="00C82898">
            <w:pPr>
              <w:numPr>
                <w:ilvl w:val="0"/>
                <w:numId w:val="9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is it important to record all analysis notes, strand test information, results, and timing?</w:t>
            </w:r>
          </w:p>
          <w:p w14:paraId="506E1EF3" w14:textId="77777777" w:rsidR="00C82898" w:rsidRPr="0026094D" w:rsidRDefault="00C82898">
            <w:pPr>
              <w:numPr>
                <w:ilvl w:val="0"/>
                <w:numId w:val="92"/>
              </w:numPr>
              <w:spacing w:before="100" w:beforeAutospacing="1" w:after="100" w:afterAutospacing="1"/>
              <w:rPr>
                <w:rFonts w:ascii="Times New Roman" w:eastAsia="Times New Roman" w:hAnsi="Times New Roman" w:cs="Times New Roman"/>
                <w:sz w:val="24"/>
                <w:szCs w:val="24"/>
              </w:rPr>
            </w:pPr>
            <w:r w:rsidRPr="0026094D">
              <w:rPr>
                <w:rFonts w:ascii="Times New Roman" w:eastAsia="Times New Roman" w:hAnsi="Times New Roman" w:cs="Times New Roman"/>
                <w:sz w:val="24"/>
                <w:szCs w:val="24"/>
              </w:rPr>
              <w:t>Why should suggestions for future services be recorded?</w:t>
            </w:r>
          </w:p>
          <w:p w14:paraId="2BA61F7A" w14:textId="77777777" w:rsidR="00C82898" w:rsidRPr="006F2764" w:rsidRDefault="00C82898" w:rsidP="00DD14A5">
            <w:pPr>
              <w:spacing w:before="100" w:beforeAutospacing="1" w:after="100" w:afterAutospacing="1"/>
              <w:ind w:left="360"/>
              <w:rPr>
                <w:rFonts w:ascii="Times New Roman" w:eastAsia="Times New Roman" w:hAnsi="Times New Roman" w:cs="Times New Roman"/>
                <w:sz w:val="24"/>
                <w:szCs w:val="24"/>
              </w:rPr>
            </w:pPr>
          </w:p>
          <w:p w14:paraId="69A9E6E2"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360B6DF4" w14:textId="1F1264F0"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1FB707F5" w14:textId="77777777" w:rsidR="00C82898" w:rsidRDefault="00C82898">
            <w:pPr>
              <w:pStyle w:val="ListParagraph"/>
              <w:numPr>
                <w:ilvl w:val="1"/>
                <w:numId w:val="20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4BB90165" w14:textId="77777777" w:rsidR="00C82898" w:rsidRDefault="00C82898">
            <w:pPr>
              <w:pStyle w:val="ListParagraph"/>
              <w:numPr>
                <w:ilvl w:val="2"/>
                <w:numId w:val="202"/>
              </w:numPr>
              <w:spacing w:before="100" w:beforeAutospacing="1" w:after="100" w:afterAutospacing="1"/>
              <w:ind w:left="761"/>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13774CCC" w14:textId="77777777" w:rsidR="00C82898" w:rsidRDefault="00C82898">
            <w:pPr>
              <w:pStyle w:val="ListParagraph"/>
              <w:numPr>
                <w:ilvl w:val="1"/>
                <w:numId w:val="20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Permanent waving and chemical relaxing for all hair types, including textured hair</w:t>
            </w:r>
          </w:p>
          <w:p w14:paraId="62C9DE10" w14:textId="77777777" w:rsidR="00C82898" w:rsidRDefault="00C82898">
            <w:pPr>
              <w:pStyle w:val="ListParagraph"/>
              <w:numPr>
                <w:ilvl w:val="2"/>
                <w:numId w:val="203"/>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Chemistry</w:t>
            </w:r>
          </w:p>
          <w:p w14:paraId="7558EF3D"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FDEF8C9"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57FB1A2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572709A2"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6F85FB29"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7A46BFF6" w14:textId="3B192C67"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927A2B">
              <w:rPr>
                <w:rFonts w:ascii="Times New Roman" w:eastAsia="Times New Roman" w:hAnsi="Times New Roman" w:cs="Times New Roman"/>
                <w:sz w:val="24"/>
                <w:szCs w:val="24"/>
              </w:rPr>
              <w:t>Job Demo A</w:t>
            </w:r>
          </w:p>
        </w:tc>
      </w:tr>
      <w:tr w:rsidR="00C82898" w:rsidRPr="009C4A1C" w14:paraId="7B0CCE84" w14:textId="073F42BF" w:rsidTr="00C82898">
        <w:tc>
          <w:tcPr>
            <w:tcW w:w="158" w:type="pct"/>
            <w:shd w:val="clear" w:color="auto" w:fill="D0CECE" w:themeFill="background2" w:themeFillShade="E6"/>
          </w:tcPr>
          <w:p w14:paraId="7CD81AFC" w14:textId="77777777" w:rsidR="00C82898" w:rsidRPr="009C4A1C" w:rsidRDefault="00C82898" w:rsidP="00DD14A5">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099032C1" w14:textId="79699D62" w:rsidR="00C82898" w:rsidRPr="009C4A1C" w:rsidRDefault="00C82898" w:rsidP="00DD14A5">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Lightening and Coloring Hair</w:t>
            </w:r>
          </w:p>
        </w:tc>
        <w:tc>
          <w:tcPr>
            <w:tcW w:w="1100" w:type="pct"/>
            <w:shd w:val="clear" w:color="auto" w:fill="D0CECE" w:themeFill="background2" w:themeFillShade="E6"/>
          </w:tcPr>
          <w:p w14:paraId="7BF7DDAB" w14:textId="77777777" w:rsidR="00C82898" w:rsidRPr="00DD14A5" w:rsidRDefault="00C82898" w:rsidP="00DD14A5"/>
        </w:tc>
        <w:tc>
          <w:tcPr>
            <w:tcW w:w="1106" w:type="pct"/>
            <w:shd w:val="clear" w:color="auto" w:fill="D0CECE" w:themeFill="background2" w:themeFillShade="E6"/>
            <w:vAlign w:val="center"/>
          </w:tcPr>
          <w:p w14:paraId="6EFFD4DE" w14:textId="77777777" w:rsidR="00C82898" w:rsidRPr="00A74BC0" w:rsidRDefault="00C82898" w:rsidP="00DD14A5">
            <w:pPr>
              <w:rPr>
                <w:rFonts w:ascii="Times New Roman" w:eastAsia="Times New Roman" w:hAnsi="Times New Roman" w:cs="Times New Roman"/>
                <w:sz w:val="24"/>
                <w:szCs w:val="24"/>
              </w:rPr>
            </w:pPr>
          </w:p>
        </w:tc>
        <w:tc>
          <w:tcPr>
            <w:tcW w:w="673" w:type="pct"/>
            <w:shd w:val="clear" w:color="auto" w:fill="D0CECE" w:themeFill="background2" w:themeFillShade="E6"/>
          </w:tcPr>
          <w:p w14:paraId="67962A47" w14:textId="77777777" w:rsidR="00C82898" w:rsidRPr="009C4A1C" w:rsidRDefault="00C82898" w:rsidP="00DD14A5">
            <w:pPr>
              <w:rPr>
                <w:rFonts w:ascii="Times New Roman" w:eastAsia="Times New Roman" w:hAnsi="Times New Roman" w:cs="Times New Roman"/>
                <w:sz w:val="24"/>
                <w:szCs w:val="24"/>
              </w:rPr>
            </w:pPr>
          </w:p>
        </w:tc>
        <w:tc>
          <w:tcPr>
            <w:tcW w:w="649" w:type="pct"/>
            <w:shd w:val="clear" w:color="auto" w:fill="D0CECE" w:themeFill="background2" w:themeFillShade="E6"/>
          </w:tcPr>
          <w:p w14:paraId="06E0D9B6" w14:textId="77777777" w:rsidR="00C82898" w:rsidRPr="009C4A1C" w:rsidRDefault="00C82898" w:rsidP="00DD14A5">
            <w:pPr>
              <w:rPr>
                <w:rFonts w:ascii="Times New Roman" w:eastAsia="Times New Roman" w:hAnsi="Times New Roman" w:cs="Times New Roman"/>
                <w:sz w:val="24"/>
                <w:szCs w:val="24"/>
              </w:rPr>
            </w:pPr>
          </w:p>
        </w:tc>
        <w:tc>
          <w:tcPr>
            <w:tcW w:w="600" w:type="pct"/>
            <w:shd w:val="clear" w:color="auto" w:fill="D0CECE" w:themeFill="background2" w:themeFillShade="E6"/>
          </w:tcPr>
          <w:p w14:paraId="20F04EF6"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3A6DAC1A" w14:textId="3E120856" w:rsidTr="00C82898">
        <w:tc>
          <w:tcPr>
            <w:tcW w:w="158" w:type="pct"/>
            <w:shd w:val="clear" w:color="auto" w:fill="FFFFFF" w:themeFill="background1"/>
          </w:tcPr>
          <w:p w14:paraId="0E167C53" w14:textId="0A4EE229"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713" w:type="pct"/>
            <w:shd w:val="clear" w:color="auto" w:fill="FFFFFF" w:themeFill="background1"/>
            <w:tcMar>
              <w:top w:w="43" w:type="dxa"/>
              <w:left w:w="115" w:type="dxa"/>
              <w:bottom w:w="43" w:type="dxa"/>
              <w:right w:w="115" w:type="dxa"/>
            </w:tcMar>
          </w:tcPr>
          <w:p w14:paraId="0FAC27FD" w14:textId="746AD5E6" w:rsidR="00C82898" w:rsidRPr="009C4A1C" w:rsidRDefault="00C82898" w:rsidP="00DD14A5">
            <w:pPr>
              <w:rPr>
                <w:rFonts w:ascii="Times New Roman" w:eastAsia="Times New Roman" w:hAnsi="Times New Roman" w:cs="Times New Roman"/>
                <w:sz w:val="24"/>
                <w:szCs w:val="24"/>
              </w:rPr>
            </w:pPr>
            <w:r w:rsidRPr="008E6467">
              <w:rPr>
                <w:rFonts w:ascii="Times New Roman" w:eastAsia="Times New Roman" w:hAnsi="Times New Roman" w:cs="Times New Roman"/>
                <w:sz w:val="24"/>
                <w:szCs w:val="24"/>
              </w:rPr>
              <w:t xml:space="preserve">Record </w:t>
            </w:r>
            <w:r>
              <w:rPr>
                <w:rFonts w:ascii="Times New Roman" w:eastAsia="Times New Roman" w:hAnsi="Times New Roman" w:cs="Times New Roman"/>
                <w:sz w:val="24"/>
                <w:szCs w:val="24"/>
              </w:rPr>
              <w:t xml:space="preserve">the </w:t>
            </w:r>
            <w:r w:rsidRPr="008E6467">
              <w:rPr>
                <w:rFonts w:ascii="Times New Roman" w:eastAsia="Times New Roman" w:hAnsi="Times New Roman" w:cs="Times New Roman"/>
                <w:sz w:val="24"/>
                <w:szCs w:val="24"/>
              </w:rPr>
              <w:t xml:space="preserve">client consultation information, including factors that may affect services. </w:t>
            </w:r>
          </w:p>
        </w:tc>
        <w:tc>
          <w:tcPr>
            <w:tcW w:w="1100" w:type="pct"/>
          </w:tcPr>
          <w:p w14:paraId="311D490E" w14:textId="77777777" w:rsidR="00C82898" w:rsidRDefault="00C82898" w:rsidP="00DD14A5">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Record</w:t>
            </w:r>
            <w:r w:rsidRPr="00835452">
              <w:rPr>
                <w:rFonts w:ascii="Times New Roman" w:eastAsia="Times New Roman" w:hAnsi="Times New Roman" w:cs="Times New Roman"/>
                <w:sz w:val="24"/>
                <w:szCs w:val="24"/>
              </w:rPr>
              <w:t xml:space="preserve"> should include </w:t>
            </w:r>
          </w:p>
          <w:p w14:paraId="4B8861AC"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name</w:t>
            </w:r>
          </w:p>
          <w:p w14:paraId="4A17D72E"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address</w:t>
            </w:r>
          </w:p>
          <w:p w14:paraId="0FA6D56F"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telephone number</w:t>
            </w:r>
          </w:p>
          <w:p w14:paraId="0E56AF03"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prior chemical services</w:t>
            </w:r>
          </w:p>
          <w:p w14:paraId="2E84B599"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835452">
              <w:rPr>
                <w:rFonts w:ascii="Times New Roman" w:eastAsia="Times New Roman" w:hAnsi="Times New Roman" w:cs="Times New Roman"/>
                <w:sz w:val="24"/>
                <w:szCs w:val="24"/>
              </w:rPr>
              <w:t>desired results</w:t>
            </w:r>
          </w:p>
          <w:p w14:paraId="34376834"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release form for liability</w:t>
            </w:r>
          </w:p>
          <w:p w14:paraId="4CA56084"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a strand test</w:t>
            </w:r>
          </w:p>
          <w:p w14:paraId="7F7488AF"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post-service results</w:t>
            </w:r>
          </w:p>
          <w:p w14:paraId="34AC8E85"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timing</w:t>
            </w:r>
          </w:p>
          <w:p w14:paraId="5AE4625A" w14:textId="77777777" w:rsidR="00C82898" w:rsidRDefault="00C82898">
            <w:pPr>
              <w:pStyle w:val="ListParagraph"/>
              <w:numPr>
                <w:ilvl w:val="0"/>
                <w:numId w:val="149"/>
              </w:numPr>
              <w:spacing w:before="100" w:beforeAutospacing="1" w:after="100" w:afterAutospacing="1"/>
              <w:rPr>
                <w:rFonts w:ascii="Times New Roman" w:eastAsia="Times New Roman" w:hAnsi="Times New Roman" w:cs="Times New Roman"/>
                <w:sz w:val="24"/>
                <w:szCs w:val="24"/>
              </w:rPr>
            </w:pPr>
            <w:r w:rsidRPr="007F0F72">
              <w:rPr>
                <w:rFonts w:ascii="Times New Roman" w:eastAsia="Times New Roman" w:hAnsi="Times New Roman" w:cs="Times New Roman"/>
                <w:sz w:val="24"/>
                <w:szCs w:val="24"/>
              </w:rPr>
              <w:t>suggestions for next service.</w:t>
            </w:r>
          </w:p>
          <w:p w14:paraId="5A86D25A"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069DEEF7"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3E52C28" w14:textId="77777777" w:rsidR="00C82898" w:rsidRPr="001A69FC" w:rsidRDefault="00C82898">
            <w:pPr>
              <w:numPr>
                <w:ilvl w:val="0"/>
                <w:numId w:val="9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can visual aids be used during the consultation?</w:t>
            </w:r>
          </w:p>
          <w:p w14:paraId="39DBDDBD" w14:textId="77777777" w:rsidR="00C82898" w:rsidRDefault="00C82898">
            <w:pPr>
              <w:numPr>
                <w:ilvl w:val="0"/>
                <w:numId w:val="9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communication skills are needed for a successful client consultation?</w:t>
            </w:r>
          </w:p>
          <w:p w14:paraId="42D66205" w14:textId="77777777" w:rsidR="00C82898" w:rsidRPr="0088054F" w:rsidRDefault="00C82898">
            <w:pPr>
              <w:numPr>
                <w:ilvl w:val="0"/>
                <w:numId w:val="93"/>
              </w:numPr>
              <w:spacing w:before="100" w:beforeAutospacing="1" w:after="100" w:afterAutospacing="1"/>
              <w:rPr>
                <w:rFonts w:ascii="Times New Roman" w:eastAsia="Times New Roman" w:hAnsi="Times New Roman" w:cs="Times New Roman"/>
                <w:sz w:val="24"/>
                <w:szCs w:val="24"/>
              </w:rPr>
            </w:pPr>
            <w:r w:rsidRPr="00835452">
              <w:rPr>
                <w:rFonts w:ascii="Times New Roman" w:eastAsia="Times New Roman" w:hAnsi="Times New Roman" w:cs="Times New Roman"/>
                <w:sz w:val="24"/>
                <w:szCs w:val="24"/>
              </w:rPr>
              <w:t>Why is it important to have a client record card?</w:t>
            </w:r>
          </w:p>
          <w:p w14:paraId="01409E71"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270AFD10" w14:textId="357B22CC"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4FF2C2CD" w14:textId="77777777" w:rsidR="00C82898" w:rsidRDefault="00C82898">
            <w:pPr>
              <w:pStyle w:val="ListParagraph"/>
              <w:numPr>
                <w:ilvl w:val="1"/>
                <w:numId w:val="2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2F281262" w14:textId="77777777" w:rsidR="00C82898" w:rsidRDefault="00C82898">
            <w:pPr>
              <w:pStyle w:val="ListParagraph"/>
              <w:numPr>
                <w:ilvl w:val="2"/>
                <w:numId w:val="245"/>
              </w:numPr>
              <w:spacing w:before="100" w:beforeAutospacing="1" w:after="100" w:afterAutospacing="1"/>
              <w:ind w:left="763"/>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2F560043"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1154C8D5"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7CA95995"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07DEB0E7"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535467E"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7DE0891"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B9B2880"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8D21833"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Job Demo A</w:t>
            </w:r>
          </w:p>
          <w:p w14:paraId="1EF72031"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Cosmetology Competition</w:t>
            </w:r>
          </w:p>
          <w:p w14:paraId="54D6A455" w14:textId="099AAC1B"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Barbering Competition</w:t>
            </w:r>
          </w:p>
        </w:tc>
      </w:tr>
      <w:tr w:rsidR="00C82898" w:rsidRPr="009C4A1C" w14:paraId="725241A6" w14:textId="496B2998" w:rsidTr="00C82898">
        <w:tc>
          <w:tcPr>
            <w:tcW w:w="158" w:type="pct"/>
            <w:shd w:val="clear" w:color="auto" w:fill="FFFFFF" w:themeFill="background1"/>
          </w:tcPr>
          <w:p w14:paraId="07149DF0" w14:textId="2219D6CB"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713" w:type="pct"/>
            <w:shd w:val="clear" w:color="auto" w:fill="FFFFFF" w:themeFill="background1"/>
            <w:tcMar>
              <w:top w:w="43" w:type="dxa"/>
              <w:left w:w="115" w:type="dxa"/>
              <w:bottom w:w="43" w:type="dxa"/>
              <w:right w:w="115" w:type="dxa"/>
            </w:tcMar>
          </w:tcPr>
          <w:p w14:paraId="5451E3F7" w14:textId="77777777" w:rsidR="00C82898"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Differentiate</w:t>
            </w:r>
            <w:r w:rsidRPr="005850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among </w:t>
            </w:r>
            <w:r w:rsidRPr="004A74D6">
              <w:rPr>
                <w:rFonts w:ascii="Times New Roman" w:eastAsia="Times New Roman" w:hAnsi="Times New Roman" w:cs="Times New Roman"/>
                <w:sz w:val="24"/>
                <w:szCs w:val="24"/>
              </w:rPr>
              <w:t>the types of</w:t>
            </w:r>
            <w:r>
              <w:rPr>
                <w:rFonts w:ascii="Times New Roman" w:eastAsia="Times New Roman" w:hAnsi="Times New Roman" w:cs="Times New Roman"/>
                <w:i/>
                <w:iCs/>
                <w:sz w:val="24"/>
                <w:szCs w:val="24"/>
              </w:rPr>
              <w:t xml:space="preserve"> </w:t>
            </w:r>
            <w:r w:rsidRPr="00585017">
              <w:rPr>
                <w:rFonts w:ascii="Times New Roman" w:eastAsia="Times New Roman" w:hAnsi="Times New Roman" w:cs="Times New Roman"/>
                <w:sz w:val="24"/>
                <w:szCs w:val="24"/>
              </w:rPr>
              <w:t xml:space="preserve">color. </w:t>
            </w:r>
          </w:p>
          <w:p w14:paraId="3CFBAC3F" w14:textId="77777777" w:rsidR="00C82898" w:rsidRPr="009C4A1C" w:rsidRDefault="00C82898" w:rsidP="00DD14A5">
            <w:pPr>
              <w:rPr>
                <w:rFonts w:ascii="Times New Roman" w:eastAsia="Times New Roman" w:hAnsi="Times New Roman" w:cs="Times New Roman"/>
                <w:sz w:val="24"/>
                <w:szCs w:val="24"/>
              </w:rPr>
            </w:pPr>
          </w:p>
        </w:tc>
        <w:tc>
          <w:tcPr>
            <w:tcW w:w="1100" w:type="pct"/>
          </w:tcPr>
          <w:p w14:paraId="64A359BD" w14:textId="77777777" w:rsidR="00C82898" w:rsidRPr="001A69FC" w:rsidRDefault="00C82898" w:rsidP="00DD14A5">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Differentiation should include</w:t>
            </w:r>
          </w:p>
          <w:p w14:paraId="69B68DC9" w14:textId="77777777" w:rsidR="00C82898" w:rsidRPr="00355269" w:rsidRDefault="00C82898">
            <w:pPr>
              <w:numPr>
                <w:ilvl w:val="0"/>
                <w:numId w:val="94"/>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the characteristics of each category of color</w:t>
            </w:r>
          </w:p>
          <w:p w14:paraId="1B6A47F7" w14:textId="77777777" w:rsidR="00C82898" w:rsidRPr="001A69FC" w:rsidRDefault="00C82898">
            <w:pPr>
              <w:numPr>
                <w:ilvl w:val="0"/>
                <w:numId w:val="9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the justifications for choosing temporary, semi-permanent, demi-permanent, or permanent color.</w:t>
            </w:r>
          </w:p>
          <w:p w14:paraId="1E0BBF3C"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57579071"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54D245A" w14:textId="77777777" w:rsidR="00C82898" w:rsidRPr="001A69FC" w:rsidRDefault="00C82898">
            <w:pPr>
              <w:numPr>
                <w:ilvl w:val="0"/>
                <w:numId w:val="9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 determine which category of color to use for a client?</w:t>
            </w:r>
          </w:p>
          <w:p w14:paraId="0B7880B7" w14:textId="77777777" w:rsidR="00C82898" w:rsidRPr="001A69FC" w:rsidRDefault="00C82898">
            <w:pPr>
              <w:numPr>
                <w:ilvl w:val="0"/>
                <w:numId w:val="9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w:t>
            </w:r>
            <w:r>
              <w:rPr>
                <w:rFonts w:ascii="Times New Roman" w:eastAsia="Times New Roman" w:hAnsi="Times New Roman" w:cs="Times New Roman"/>
                <w:sz w:val="24"/>
                <w:szCs w:val="24"/>
              </w:rPr>
              <w:t>en</w:t>
            </w:r>
            <w:r w:rsidRPr="001A69FC">
              <w:rPr>
                <w:rFonts w:ascii="Times New Roman" w:eastAsia="Times New Roman" w:hAnsi="Times New Roman" w:cs="Times New Roman"/>
                <w:sz w:val="24"/>
                <w:szCs w:val="24"/>
              </w:rPr>
              <w:t xml:space="preserve"> would a temporary hair color be used?</w:t>
            </w:r>
          </w:p>
          <w:p w14:paraId="28EEB52A" w14:textId="77777777" w:rsidR="00C82898" w:rsidRPr="001A69FC" w:rsidRDefault="00C82898">
            <w:pPr>
              <w:numPr>
                <w:ilvl w:val="0"/>
                <w:numId w:val="9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long does semi-permanent hair color last?</w:t>
            </w:r>
          </w:p>
          <w:p w14:paraId="68A8C713" w14:textId="77777777" w:rsidR="00C82898" w:rsidRPr="001A69FC" w:rsidRDefault="00C82898">
            <w:pPr>
              <w:numPr>
                <w:ilvl w:val="0"/>
                <w:numId w:val="9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long does demi-permanent hair color last?</w:t>
            </w:r>
          </w:p>
          <w:p w14:paraId="2DEA144C" w14:textId="77777777" w:rsidR="00C82898" w:rsidRPr="001A69FC" w:rsidRDefault="00C82898">
            <w:pPr>
              <w:numPr>
                <w:ilvl w:val="0"/>
                <w:numId w:val="9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long does permanent hair color last?</w:t>
            </w:r>
          </w:p>
          <w:p w14:paraId="43B42C2D"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20F89D8" w14:textId="08196CC6"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526E8E24" w14:textId="77777777" w:rsidR="00C82898" w:rsidRDefault="00C82898">
            <w:pPr>
              <w:pStyle w:val="ListParagraph"/>
              <w:numPr>
                <w:ilvl w:val="1"/>
                <w:numId w:val="20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764FED57" w14:textId="77777777" w:rsidR="00C82898" w:rsidRDefault="00C82898">
            <w:pPr>
              <w:pStyle w:val="ListParagraph"/>
              <w:numPr>
                <w:ilvl w:val="2"/>
                <w:numId w:val="20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735122E1" w14:textId="77777777" w:rsidR="00C82898" w:rsidRDefault="00C82898" w:rsidP="00DD14A5">
            <w:pPr>
              <w:pStyle w:val="ListParagraph"/>
              <w:spacing w:before="100" w:beforeAutospacing="1" w:after="100" w:afterAutospacing="1"/>
              <w:ind w:left="360"/>
              <w:rPr>
                <w:rFonts w:ascii="Times New Roman" w:eastAsia="Times New Roman" w:hAnsi="Times New Roman" w:cs="Times New Roman"/>
                <w:sz w:val="24"/>
                <w:szCs w:val="24"/>
              </w:rPr>
            </w:pPr>
          </w:p>
          <w:p w14:paraId="0AB410BF" w14:textId="77777777" w:rsidR="00C82898" w:rsidRDefault="00C82898">
            <w:pPr>
              <w:pStyle w:val="ListParagraph"/>
              <w:numPr>
                <w:ilvl w:val="1"/>
                <w:numId w:val="20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General Sciences</w:t>
            </w:r>
          </w:p>
          <w:p w14:paraId="38F31E5E" w14:textId="77777777" w:rsidR="00C82898" w:rsidRDefault="00C82898">
            <w:pPr>
              <w:pStyle w:val="ListParagraph"/>
              <w:numPr>
                <w:ilvl w:val="1"/>
                <w:numId w:val="20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1E0D1B7"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8DA43F5"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386DC5C0"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64835FB"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B4BD93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27D8F690"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592818F5"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5370BF7"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Job Demo A</w:t>
            </w:r>
          </w:p>
          <w:p w14:paraId="4BD2C14C"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Cosmetology Competition</w:t>
            </w:r>
          </w:p>
          <w:p w14:paraId="2F278875" w14:textId="6F4E4DC8"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Barbering Competition</w:t>
            </w:r>
          </w:p>
        </w:tc>
      </w:tr>
      <w:tr w:rsidR="00C82898" w:rsidRPr="009C4A1C" w14:paraId="64F5377E" w14:textId="1AAABAFC" w:rsidTr="00C82898">
        <w:tc>
          <w:tcPr>
            <w:tcW w:w="158" w:type="pct"/>
            <w:shd w:val="clear" w:color="auto" w:fill="FFFFFF" w:themeFill="background1"/>
          </w:tcPr>
          <w:p w14:paraId="40AD3302" w14:textId="4977B539"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713" w:type="pct"/>
            <w:shd w:val="clear" w:color="auto" w:fill="FFFFFF" w:themeFill="background1"/>
            <w:tcMar>
              <w:top w:w="43" w:type="dxa"/>
              <w:left w:w="115" w:type="dxa"/>
              <w:bottom w:w="43" w:type="dxa"/>
              <w:right w:w="115" w:type="dxa"/>
            </w:tcMar>
          </w:tcPr>
          <w:p w14:paraId="4F8AAE2A" w14:textId="27BBDC63"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Formulate </w:t>
            </w:r>
            <w:r>
              <w:rPr>
                <w:rFonts w:ascii="Times New Roman" w:eastAsia="Times New Roman" w:hAnsi="Times New Roman" w:cs="Times New Roman"/>
                <w:sz w:val="24"/>
                <w:szCs w:val="24"/>
              </w:rPr>
              <w:t>the</w:t>
            </w:r>
            <w:r w:rsidRPr="005850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desired </w:t>
            </w:r>
            <w:r w:rsidRPr="00585017">
              <w:rPr>
                <w:rFonts w:ascii="Times New Roman" w:eastAsia="Times New Roman" w:hAnsi="Times New Roman" w:cs="Times New Roman"/>
                <w:sz w:val="24"/>
                <w:szCs w:val="24"/>
              </w:rPr>
              <w:t xml:space="preserve">color for </w:t>
            </w:r>
            <w:r>
              <w:rPr>
                <w:rFonts w:ascii="Times New Roman" w:eastAsia="Times New Roman" w:hAnsi="Times New Roman" w:cs="Times New Roman"/>
                <w:sz w:val="24"/>
                <w:szCs w:val="24"/>
              </w:rPr>
              <w:t xml:space="preserve">the </w:t>
            </w:r>
            <w:r w:rsidRPr="00585017">
              <w:rPr>
                <w:rFonts w:ascii="Times New Roman" w:eastAsia="Times New Roman" w:hAnsi="Times New Roman" w:cs="Times New Roman"/>
                <w:sz w:val="24"/>
                <w:szCs w:val="24"/>
              </w:rPr>
              <w:t xml:space="preserve">client. </w:t>
            </w:r>
          </w:p>
        </w:tc>
        <w:tc>
          <w:tcPr>
            <w:tcW w:w="1100" w:type="pct"/>
          </w:tcPr>
          <w:p w14:paraId="3A8B0FF4" w14:textId="77777777" w:rsidR="00C82898" w:rsidRPr="001A69FC" w:rsidRDefault="00C82898" w:rsidP="00DD14A5">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Formulation should include knowing the</w:t>
            </w:r>
          </w:p>
          <w:p w14:paraId="03EFD252"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natural hair color</w:t>
            </w:r>
          </w:p>
          <w:p w14:paraId="22643CA1"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target hair color</w:t>
            </w:r>
          </w:p>
          <w:p w14:paraId="7A769FBC"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level and tone</w:t>
            </w:r>
          </w:p>
          <w:p w14:paraId="33DAF8CB"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contributing pigment</w:t>
            </w:r>
          </w:p>
          <w:p w14:paraId="72874335"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percentage of grey</w:t>
            </w:r>
          </w:p>
          <w:p w14:paraId="4A2A42B0" w14:textId="77777777" w:rsidR="00C82898" w:rsidRPr="001A69FC" w:rsidRDefault="00C82898">
            <w:pPr>
              <w:numPr>
                <w:ilvl w:val="0"/>
                <w:numId w:val="9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type of hair color product.</w:t>
            </w:r>
          </w:p>
          <w:p w14:paraId="16486451"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524D2C48"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5A8B7E5" w14:textId="77777777" w:rsidR="00C82898" w:rsidRPr="001A69FC" w:rsidRDefault="00C82898">
            <w:pPr>
              <w:numPr>
                <w:ilvl w:val="0"/>
                <w:numId w:val="9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techniques could be of assistance in selecting the client's desired hair color?</w:t>
            </w:r>
          </w:p>
          <w:p w14:paraId="64A3C20D" w14:textId="77777777" w:rsidR="00C82898" w:rsidRPr="001A69FC" w:rsidRDefault="00C82898">
            <w:pPr>
              <w:numPr>
                <w:ilvl w:val="0"/>
                <w:numId w:val="9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the contributing pigment important?</w:t>
            </w:r>
          </w:p>
          <w:p w14:paraId="723D2FD8"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3061690E"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79586248" w14:textId="77777777" w:rsidR="00C82898" w:rsidRDefault="00C82898">
            <w:pPr>
              <w:pStyle w:val="ListParagraph"/>
              <w:numPr>
                <w:ilvl w:val="1"/>
                <w:numId w:val="210"/>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EBF6422" w14:textId="77777777" w:rsidR="00C82898" w:rsidRDefault="00C82898">
            <w:pPr>
              <w:pStyle w:val="ListParagraph"/>
              <w:numPr>
                <w:ilvl w:val="1"/>
                <w:numId w:val="210"/>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F714F7C"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5903076F"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644120C9"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193BBB4"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B94A576"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09C54C4"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4081408"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71AD2C1D"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Job Demo A</w:t>
            </w:r>
          </w:p>
          <w:p w14:paraId="1B824D52" w14:textId="77777777" w:rsidR="004D0CC2" w:rsidRPr="00B02F05" w:rsidRDefault="004D0CC2" w:rsidP="004D0CC2">
            <w:pPr>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Cosmetology Competition</w:t>
            </w:r>
          </w:p>
          <w:p w14:paraId="22D41E28" w14:textId="70DD1522"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B02F05">
              <w:rPr>
                <w:rFonts w:ascii="Times New Roman" w:eastAsia="Times New Roman" w:hAnsi="Times New Roman" w:cs="Times New Roman"/>
                <w:sz w:val="24"/>
                <w:szCs w:val="24"/>
              </w:rPr>
              <w:t>Barbering Competition</w:t>
            </w:r>
          </w:p>
        </w:tc>
      </w:tr>
      <w:tr w:rsidR="00C82898" w:rsidRPr="009C4A1C" w14:paraId="5D0C9E03" w14:textId="3E959862" w:rsidTr="00C82898">
        <w:tc>
          <w:tcPr>
            <w:tcW w:w="158" w:type="pct"/>
            <w:shd w:val="clear" w:color="auto" w:fill="FFFFFF" w:themeFill="background1"/>
          </w:tcPr>
          <w:p w14:paraId="43E35896" w14:textId="75184B11"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713" w:type="pct"/>
            <w:shd w:val="clear" w:color="auto" w:fill="FFFFFF" w:themeFill="background1"/>
            <w:tcMar>
              <w:top w:w="43" w:type="dxa"/>
              <w:left w:w="115" w:type="dxa"/>
              <w:bottom w:w="43" w:type="dxa"/>
              <w:right w:w="115" w:type="dxa"/>
            </w:tcMar>
          </w:tcPr>
          <w:p w14:paraId="03CA443E" w14:textId="4004D139"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Select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strength of</w:t>
            </w:r>
            <w:r>
              <w:rPr>
                <w:rFonts w:ascii="Times New Roman" w:eastAsia="Times New Roman" w:hAnsi="Times New Roman" w:cs="Times New Roman"/>
                <w:sz w:val="24"/>
                <w:szCs w:val="24"/>
              </w:rPr>
              <w:t xml:space="preserve"> the </w:t>
            </w:r>
            <w:r w:rsidRPr="00355269">
              <w:rPr>
                <w:rFonts w:ascii="Times New Roman" w:eastAsia="Times New Roman" w:hAnsi="Times New Roman" w:cs="Times New Roman"/>
                <w:sz w:val="24"/>
                <w:szCs w:val="24"/>
              </w:rPr>
              <w:t xml:space="preserve">developer for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desired results.</w:t>
            </w:r>
            <w:r w:rsidRPr="00917AE5">
              <w:rPr>
                <w:rFonts w:ascii="Times New Roman" w:eastAsia="Times New Roman" w:hAnsi="Times New Roman" w:cs="Times New Roman"/>
                <w:sz w:val="24"/>
                <w:szCs w:val="24"/>
              </w:rPr>
              <w:t xml:space="preserve"> </w:t>
            </w:r>
          </w:p>
        </w:tc>
        <w:tc>
          <w:tcPr>
            <w:tcW w:w="1100" w:type="pct"/>
          </w:tcPr>
          <w:p w14:paraId="13DB4FE7" w14:textId="77777777" w:rsidR="00C82898" w:rsidRPr="00917AE5" w:rsidRDefault="00C82898" w:rsidP="00DD14A5">
            <w:p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Selection should include</w:t>
            </w:r>
          </w:p>
          <w:p w14:paraId="5F94FC60" w14:textId="77777777" w:rsidR="00C82898" w:rsidRPr="00917AE5" w:rsidRDefault="00C82898">
            <w:pPr>
              <w:numPr>
                <w:ilvl w:val="0"/>
                <w:numId w:val="9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use of cream or liquid developer</w:t>
            </w:r>
          </w:p>
          <w:p w14:paraId="71A2D633" w14:textId="77777777" w:rsidR="00C82898" w:rsidRPr="00917AE5" w:rsidRDefault="00C82898">
            <w:pPr>
              <w:numPr>
                <w:ilvl w:val="0"/>
                <w:numId w:val="9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strength of developer for desired results.</w:t>
            </w:r>
          </w:p>
          <w:p w14:paraId="01A8B886"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0F004EE1" w14:textId="77777777" w:rsidR="00C82898" w:rsidRPr="00917AE5" w:rsidRDefault="00C82898" w:rsidP="00DD14A5">
            <w:pPr>
              <w:spacing w:before="100" w:beforeAutospacing="1" w:after="100" w:afterAutospacing="1"/>
              <w:rPr>
                <w:rFonts w:ascii="Times New Roman" w:eastAsia="Times New Roman" w:hAnsi="Times New Roman" w:cs="Times New Roman"/>
                <w:b/>
                <w:bCs/>
                <w:sz w:val="24"/>
                <w:szCs w:val="24"/>
              </w:rPr>
            </w:pPr>
            <w:r w:rsidRPr="00917AE5">
              <w:rPr>
                <w:rFonts w:ascii="Times New Roman" w:eastAsia="Times New Roman" w:hAnsi="Times New Roman" w:cs="Times New Roman"/>
                <w:b/>
                <w:bCs/>
                <w:sz w:val="24"/>
                <w:szCs w:val="24"/>
              </w:rPr>
              <w:t>Process/Skill Questions:</w:t>
            </w:r>
          </w:p>
          <w:p w14:paraId="19DEB408" w14:textId="77777777" w:rsidR="00C82898" w:rsidRPr="00917AE5" w:rsidRDefault="00C82898">
            <w:pPr>
              <w:numPr>
                <w:ilvl w:val="0"/>
                <w:numId w:val="99"/>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When is a liquid developer used?</w:t>
            </w:r>
          </w:p>
          <w:p w14:paraId="0FAD436B" w14:textId="77777777" w:rsidR="00C82898" w:rsidRPr="00917AE5" w:rsidRDefault="00C82898">
            <w:pPr>
              <w:numPr>
                <w:ilvl w:val="0"/>
                <w:numId w:val="99"/>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When is a cream developer used?</w:t>
            </w:r>
          </w:p>
          <w:p w14:paraId="05000F4E" w14:textId="77777777" w:rsidR="00C82898" w:rsidRPr="00355269" w:rsidRDefault="00C82898">
            <w:pPr>
              <w:numPr>
                <w:ilvl w:val="0"/>
                <w:numId w:val="9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How is the strength of developer determined?</w:t>
            </w:r>
          </w:p>
          <w:p w14:paraId="40BB906C"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6A04B5C" w14:textId="6E57D5FC"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11.RV, 12.RV</w:t>
            </w:r>
          </w:p>
        </w:tc>
        <w:tc>
          <w:tcPr>
            <w:tcW w:w="649" w:type="pct"/>
          </w:tcPr>
          <w:p w14:paraId="3AB91CA8" w14:textId="77777777" w:rsidR="00C82898" w:rsidRDefault="00C82898">
            <w:pPr>
              <w:pStyle w:val="ListParagraph"/>
              <w:numPr>
                <w:ilvl w:val="1"/>
                <w:numId w:val="24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A8D3976" w14:textId="77777777" w:rsidR="00C82898" w:rsidRDefault="00C82898">
            <w:pPr>
              <w:pStyle w:val="ListParagraph"/>
              <w:numPr>
                <w:ilvl w:val="1"/>
                <w:numId w:val="24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46E25B4E"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74D58757"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3EB603CD"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7BC983A"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928D138"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3DEF3D9E"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E7802B4"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70013E73"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7AC5C62C"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0C03B5C1" w14:textId="105084B1"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4ABB1AAF" w14:textId="056071E7" w:rsidTr="00C82898">
        <w:tc>
          <w:tcPr>
            <w:tcW w:w="158" w:type="pct"/>
            <w:shd w:val="clear" w:color="auto" w:fill="FFFFFF" w:themeFill="background1"/>
          </w:tcPr>
          <w:p w14:paraId="3BF9F231" w14:textId="1E1B9BEF"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713" w:type="pct"/>
            <w:shd w:val="clear" w:color="auto" w:fill="FFFFFF" w:themeFill="background1"/>
            <w:tcMar>
              <w:top w:w="43" w:type="dxa"/>
              <w:left w:w="115" w:type="dxa"/>
              <w:bottom w:w="43" w:type="dxa"/>
              <w:right w:w="115" w:type="dxa"/>
            </w:tcMar>
          </w:tcPr>
          <w:p w14:paraId="7ECD18B7" w14:textId="2439E8E2"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patch/predisposition test to determine sensitivity to color. </w:t>
            </w:r>
          </w:p>
        </w:tc>
        <w:tc>
          <w:tcPr>
            <w:tcW w:w="1100" w:type="pct"/>
          </w:tcPr>
          <w:p w14:paraId="5CA7DD66" w14:textId="77777777" w:rsidR="00C82898" w:rsidRPr="001A69FC" w:rsidRDefault="00C82898" w:rsidP="00DD14A5">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Performance should include</w:t>
            </w:r>
          </w:p>
          <w:p w14:paraId="2EE56DD8" w14:textId="77777777" w:rsidR="00C82898" w:rsidRPr="001A69FC" w:rsidRDefault="00C82898">
            <w:pPr>
              <w:numPr>
                <w:ilvl w:val="0"/>
                <w:numId w:val="10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identifying two areas where the patch/predisposition test can be done</w:t>
            </w:r>
          </w:p>
          <w:p w14:paraId="32B3BE80" w14:textId="77777777" w:rsidR="00C82898" w:rsidRPr="00917AE5" w:rsidRDefault="00C82898">
            <w:pPr>
              <w:numPr>
                <w:ilvl w:val="0"/>
                <w:numId w:val="100"/>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doing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patch/predisposition test 24 to 48 hours before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service </w:t>
            </w:r>
            <w:r w:rsidRPr="00917AE5">
              <w:rPr>
                <w:rFonts w:ascii="Times New Roman" w:eastAsia="Times New Roman" w:hAnsi="Times New Roman" w:cs="Times New Roman"/>
                <w:sz w:val="24"/>
                <w:szCs w:val="24"/>
              </w:rPr>
              <w:t>to determine sensitivity to color</w:t>
            </w:r>
          </w:p>
          <w:p w14:paraId="34A015D5" w14:textId="77777777" w:rsidR="00C82898" w:rsidRPr="00917AE5" w:rsidRDefault="00C82898">
            <w:pPr>
              <w:numPr>
                <w:ilvl w:val="0"/>
                <w:numId w:val="100"/>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identifying allergic reactions, if any</w:t>
            </w:r>
            <w:r w:rsidRPr="00917AE5">
              <w:rPr>
                <w:rFonts w:ascii="Times New Roman" w:eastAsia="Times New Roman" w:hAnsi="Times New Roman" w:cs="Times New Roman"/>
                <w:sz w:val="24"/>
                <w:szCs w:val="24"/>
              </w:rPr>
              <w:t>.</w:t>
            </w:r>
          </w:p>
          <w:p w14:paraId="1D3A194C"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7C726457"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B806740" w14:textId="77777777" w:rsidR="00C82898" w:rsidRPr="001A69FC" w:rsidRDefault="00C82898">
            <w:pPr>
              <w:numPr>
                <w:ilvl w:val="0"/>
                <w:numId w:val="10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Which hair coloring categories require a patch/predisposition test?</w:t>
            </w:r>
          </w:p>
          <w:p w14:paraId="1805CFA7" w14:textId="77777777" w:rsidR="00C82898" w:rsidRPr="001A69FC" w:rsidRDefault="00C82898">
            <w:pPr>
              <w:numPr>
                <w:ilvl w:val="0"/>
                <w:numId w:val="10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are the signs of an allergic reaction?</w:t>
            </w:r>
          </w:p>
          <w:p w14:paraId="31FC057F" w14:textId="77777777" w:rsidR="00C82898" w:rsidRPr="001A69FC" w:rsidRDefault="00C82898">
            <w:pPr>
              <w:numPr>
                <w:ilvl w:val="0"/>
                <w:numId w:val="10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Where is the best place to perform the patch/predisposition test?</w:t>
            </w:r>
          </w:p>
          <w:p w14:paraId="2C6BAC15" w14:textId="77777777" w:rsidR="00C82898" w:rsidRPr="001A69FC" w:rsidRDefault="00C82898">
            <w:pPr>
              <w:numPr>
                <w:ilvl w:val="0"/>
                <w:numId w:val="10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When does one perform the patch/predisposition test?</w:t>
            </w:r>
          </w:p>
          <w:p w14:paraId="58E932FA"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5558DC5"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39B57E64" w14:textId="77777777" w:rsidR="00C82898" w:rsidRDefault="00C82898">
            <w:pPr>
              <w:pStyle w:val="ListParagraph"/>
              <w:numPr>
                <w:ilvl w:val="1"/>
                <w:numId w:val="20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02BE973A" w14:textId="77777777" w:rsidR="00C82898" w:rsidRDefault="00C82898">
            <w:pPr>
              <w:pStyle w:val="ListParagraph"/>
              <w:numPr>
                <w:ilvl w:val="2"/>
                <w:numId w:val="20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4BC37D4" w14:textId="77777777" w:rsidR="00C82898" w:rsidRDefault="00C82898" w:rsidP="00DD14A5">
            <w:pPr>
              <w:pStyle w:val="ListParagraph"/>
              <w:spacing w:before="100" w:beforeAutospacing="1" w:after="100" w:afterAutospacing="1"/>
              <w:ind w:left="360"/>
              <w:rPr>
                <w:rFonts w:ascii="Times New Roman" w:eastAsia="Times New Roman" w:hAnsi="Times New Roman" w:cs="Times New Roman"/>
                <w:sz w:val="24"/>
                <w:szCs w:val="24"/>
              </w:rPr>
            </w:pPr>
          </w:p>
          <w:p w14:paraId="23B69CDB" w14:textId="77777777" w:rsidR="00C82898" w:rsidRDefault="00C82898">
            <w:pPr>
              <w:pStyle w:val="ListParagraph"/>
              <w:numPr>
                <w:ilvl w:val="1"/>
                <w:numId w:val="24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FAC4A10" w14:textId="77777777" w:rsidR="00C82898" w:rsidRDefault="00C82898">
            <w:pPr>
              <w:pStyle w:val="ListParagraph"/>
              <w:numPr>
                <w:ilvl w:val="1"/>
                <w:numId w:val="24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FA20CBE"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6CFD96D"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6ED4DC93"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771ED328"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7497AB20"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798CE5BB"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II.C, II.A, II.B, II.C, and II.E</w:t>
            </w:r>
          </w:p>
          <w:p w14:paraId="3E2C7617"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7D171783"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79EE0076"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5FFE54A7" w14:textId="3A94A315"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4C5A84A4" w14:textId="3B026B2D" w:rsidTr="00C82898">
        <w:tc>
          <w:tcPr>
            <w:tcW w:w="158" w:type="pct"/>
            <w:shd w:val="clear" w:color="auto" w:fill="FFFFFF" w:themeFill="background1"/>
          </w:tcPr>
          <w:p w14:paraId="7640C865" w14:textId="299FAE78"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713" w:type="pct"/>
            <w:shd w:val="clear" w:color="auto" w:fill="FFFFFF" w:themeFill="background1"/>
            <w:tcMar>
              <w:top w:w="43" w:type="dxa"/>
              <w:left w:w="115" w:type="dxa"/>
              <w:bottom w:w="43" w:type="dxa"/>
              <w:right w:w="115" w:type="dxa"/>
            </w:tcMar>
          </w:tcPr>
          <w:p w14:paraId="2E54AF65" w14:textId="6DF502F7"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Perform a preliminary strand test for color. </w:t>
            </w:r>
          </w:p>
        </w:tc>
        <w:tc>
          <w:tcPr>
            <w:tcW w:w="1100" w:type="pct"/>
          </w:tcPr>
          <w:p w14:paraId="6B7FA19C" w14:textId="77777777" w:rsidR="00C82898" w:rsidRPr="001A69FC" w:rsidRDefault="00C82898" w:rsidP="00DD14A5">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Performance should include the</w:t>
            </w:r>
          </w:p>
          <w:p w14:paraId="1A67BC75" w14:textId="77777777" w:rsidR="00C82898" w:rsidRPr="001A69FC" w:rsidRDefault="00C82898">
            <w:pPr>
              <w:numPr>
                <w:ilvl w:val="0"/>
                <w:numId w:val="10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results of a preliminary strand test</w:t>
            </w:r>
          </w:p>
          <w:p w14:paraId="18B5A5CE" w14:textId="77777777" w:rsidR="00C82898" w:rsidRPr="001A69FC" w:rsidRDefault="00C82898">
            <w:pPr>
              <w:numPr>
                <w:ilvl w:val="0"/>
                <w:numId w:val="10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formula and processing time</w:t>
            </w:r>
          </w:p>
          <w:p w14:paraId="0BA68663" w14:textId="77777777" w:rsidR="00C82898" w:rsidRPr="001A69FC" w:rsidRDefault="00C82898">
            <w:pPr>
              <w:numPr>
                <w:ilvl w:val="0"/>
                <w:numId w:val="10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reaction of the hair</w:t>
            </w:r>
          </w:p>
          <w:p w14:paraId="0E7E406F" w14:textId="77777777" w:rsidR="00C82898" w:rsidRPr="001A69FC" w:rsidRDefault="00C82898">
            <w:pPr>
              <w:numPr>
                <w:ilvl w:val="0"/>
                <w:numId w:val="10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procedures to be used.</w:t>
            </w:r>
          </w:p>
          <w:p w14:paraId="01D99454"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1C7AAC35"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92D247A" w14:textId="77777777" w:rsidR="00C82898" w:rsidRPr="001A69FC" w:rsidRDefault="00C82898">
            <w:pPr>
              <w:numPr>
                <w:ilvl w:val="0"/>
                <w:numId w:val="10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a strand test performed?</w:t>
            </w:r>
          </w:p>
          <w:p w14:paraId="43DD3124" w14:textId="77777777" w:rsidR="00C82898" w:rsidRPr="001A69FC" w:rsidRDefault="00C82898">
            <w:pPr>
              <w:numPr>
                <w:ilvl w:val="0"/>
                <w:numId w:val="10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determines the formula and processing time?</w:t>
            </w:r>
          </w:p>
          <w:p w14:paraId="17B2FD3C" w14:textId="77777777" w:rsidR="00C82898" w:rsidRPr="001A69FC" w:rsidRDefault="00C82898">
            <w:pPr>
              <w:numPr>
                <w:ilvl w:val="0"/>
                <w:numId w:val="10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a strand test important?</w:t>
            </w:r>
          </w:p>
          <w:p w14:paraId="48A9A164" w14:textId="77777777" w:rsidR="00C82898" w:rsidRPr="001A69FC" w:rsidRDefault="00C82898">
            <w:pPr>
              <w:numPr>
                <w:ilvl w:val="0"/>
                <w:numId w:val="10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Where is the best place to perform the preliminary strand test?</w:t>
            </w:r>
          </w:p>
          <w:p w14:paraId="131C1DCE"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38B01FA9"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2EA154D1" w14:textId="77777777" w:rsidR="00C82898" w:rsidRDefault="00C82898">
            <w:pPr>
              <w:pStyle w:val="ListParagraph"/>
              <w:numPr>
                <w:ilvl w:val="1"/>
                <w:numId w:val="2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7E3FA772" w14:textId="77777777" w:rsidR="00C82898" w:rsidRDefault="00C82898">
            <w:pPr>
              <w:pStyle w:val="ListParagraph"/>
              <w:numPr>
                <w:ilvl w:val="2"/>
                <w:numId w:val="209"/>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B07B23A" w14:textId="77777777" w:rsidR="00C82898" w:rsidRDefault="00C82898" w:rsidP="00DD14A5">
            <w:pPr>
              <w:pStyle w:val="ListParagraph"/>
              <w:spacing w:before="100" w:beforeAutospacing="1" w:after="100" w:afterAutospacing="1"/>
              <w:ind w:left="360"/>
              <w:rPr>
                <w:rFonts w:ascii="Times New Roman" w:eastAsia="Times New Roman" w:hAnsi="Times New Roman" w:cs="Times New Roman"/>
                <w:sz w:val="24"/>
                <w:szCs w:val="24"/>
              </w:rPr>
            </w:pPr>
          </w:p>
          <w:p w14:paraId="214D57FA" w14:textId="77777777" w:rsidR="00C82898" w:rsidRDefault="00C82898">
            <w:pPr>
              <w:pStyle w:val="ListParagraph"/>
              <w:numPr>
                <w:ilvl w:val="1"/>
                <w:numId w:val="21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F34E3DE" w14:textId="77777777" w:rsidR="00C82898" w:rsidRDefault="00C82898">
            <w:pPr>
              <w:pStyle w:val="ListParagraph"/>
              <w:numPr>
                <w:ilvl w:val="1"/>
                <w:numId w:val="21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B169185"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4BD954F0"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6B9C48D0"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5A2344B"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ABD0E45"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1D92B8E"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57BB6D3C"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4D1CA428"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5ED26ED7"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66D67563" w14:textId="49F325EA"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23D4F4C5" w14:textId="4C624136" w:rsidTr="00C82898">
        <w:tc>
          <w:tcPr>
            <w:tcW w:w="158" w:type="pct"/>
            <w:shd w:val="clear" w:color="auto" w:fill="FFFFFF" w:themeFill="background1"/>
          </w:tcPr>
          <w:p w14:paraId="255CCABF" w14:textId="6368D328"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713" w:type="pct"/>
            <w:shd w:val="clear" w:color="auto" w:fill="FFFFFF" w:themeFill="background1"/>
            <w:tcMar>
              <w:top w:w="43" w:type="dxa"/>
              <w:left w:w="115" w:type="dxa"/>
              <w:bottom w:w="43" w:type="dxa"/>
              <w:right w:w="115" w:type="dxa"/>
            </w:tcMar>
          </w:tcPr>
          <w:p w14:paraId="73DAB90E" w14:textId="477986F0"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Demonstrate sectioning and sub-sectioning for hair color services. </w:t>
            </w:r>
          </w:p>
        </w:tc>
        <w:tc>
          <w:tcPr>
            <w:tcW w:w="1100" w:type="pct"/>
          </w:tcPr>
          <w:p w14:paraId="1C3A8420" w14:textId="77777777" w:rsidR="00C82898" w:rsidRPr="001A69FC" w:rsidRDefault="00C82898" w:rsidP="00DD14A5">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Demonstration should include</w:t>
            </w:r>
          </w:p>
          <w:p w14:paraId="0BEB786D" w14:textId="77777777" w:rsidR="00C82898" w:rsidRPr="001A69FC" w:rsidRDefault="00C82898">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to section the hair for hair color services</w:t>
            </w:r>
          </w:p>
          <w:p w14:paraId="637794EF" w14:textId="77777777" w:rsidR="00C82898" w:rsidRPr="001A69FC" w:rsidRDefault="00C82898">
            <w:pPr>
              <w:numPr>
                <w:ilvl w:val="0"/>
                <w:numId w:val="10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to sub</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section the hair for hair color services.</w:t>
            </w:r>
          </w:p>
          <w:p w14:paraId="28FA4CB7"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7D997C86"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44B0982" w14:textId="77777777" w:rsidR="00C82898" w:rsidRPr="001A69FC" w:rsidRDefault="00C82898">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permanent hair color?</w:t>
            </w:r>
          </w:p>
          <w:p w14:paraId="4DB87833" w14:textId="77777777" w:rsidR="00C82898" w:rsidRPr="001A69FC" w:rsidRDefault="00C82898">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temporary hair color?</w:t>
            </w:r>
          </w:p>
          <w:p w14:paraId="38E80A4E" w14:textId="77777777" w:rsidR="00C82898" w:rsidRPr="001A69FC" w:rsidRDefault="00C82898">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semi-permanent hair color?</w:t>
            </w:r>
          </w:p>
          <w:p w14:paraId="38E01AA4" w14:textId="77777777" w:rsidR="00C82898" w:rsidRPr="001A69FC" w:rsidRDefault="00C82898">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demi-permanent hair color?</w:t>
            </w:r>
          </w:p>
          <w:p w14:paraId="086AEA49" w14:textId="77777777" w:rsidR="00C82898" w:rsidRPr="001A69FC" w:rsidRDefault="00C82898">
            <w:pPr>
              <w:numPr>
                <w:ilvl w:val="0"/>
                <w:numId w:val="10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procedure is used to section for hair lightening?</w:t>
            </w:r>
          </w:p>
          <w:p w14:paraId="255DE16C"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D9DB704" w14:textId="08AAAACB"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11.C,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1666F109" w14:textId="77777777" w:rsidR="00C82898" w:rsidRDefault="00C82898">
            <w:pPr>
              <w:pStyle w:val="ListParagraph"/>
              <w:numPr>
                <w:ilvl w:val="1"/>
                <w:numId w:val="213"/>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06399E18" w14:textId="77777777" w:rsidR="00C82898" w:rsidRDefault="00C82898">
            <w:pPr>
              <w:pStyle w:val="ListParagraph"/>
              <w:numPr>
                <w:ilvl w:val="1"/>
                <w:numId w:val="213"/>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B72BE8E"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2C054480"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6121A02A"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20A57E7"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1DB214B"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0E991510"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4682D292"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3AD8FEE0"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31B69A23"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706CA42F" w14:textId="4544047C"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3AD9BB4B" w14:textId="12E38AAD" w:rsidTr="00C82898">
        <w:tc>
          <w:tcPr>
            <w:tcW w:w="158" w:type="pct"/>
            <w:shd w:val="clear" w:color="auto" w:fill="FFFFFF" w:themeFill="background1"/>
          </w:tcPr>
          <w:p w14:paraId="79AEB99A" w14:textId="72463E14"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713" w:type="pct"/>
            <w:shd w:val="clear" w:color="auto" w:fill="FFFFFF" w:themeFill="background1"/>
            <w:tcMar>
              <w:top w:w="43" w:type="dxa"/>
              <w:left w:w="115" w:type="dxa"/>
              <w:bottom w:w="43" w:type="dxa"/>
              <w:right w:w="115" w:type="dxa"/>
            </w:tcMar>
          </w:tcPr>
          <w:p w14:paraId="3F13421B" w14:textId="0BC86793" w:rsidR="00C82898" w:rsidRPr="009C4A1C" w:rsidRDefault="00C82898" w:rsidP="00864B1A">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temporary and/or semi-permanent color to hair.</w:t>
            </w:r>
            <w:r w:rsidRPr="00585017">
              <w:rPr>
                <w:rFonts w:ascii="Times New Roman" w:eastAsia="Times New Roman" w:hAnsi="Times New Roman" w:cs="Times New Roman"/>
                <w:sz w:val="24"/>
                <w:szCs w:val="24"/>
              </w:rPr>
              <w:t xml:space="preserve"> </w:t>
            </w:r>
          </w:p>
        </w:tc>
        <w:tc>
          <w:tcPr>
            <w:tcW w:w="1100" w:type="pct"/>
          </w:tcPr>
          <w:p w14:paraId="209DEE6C" w14:textId="77777777" w:rsidR="00C82898" w:rsidRPr="001A69FC" w:rsidRDefault="00C82898" w:rsidP="00864B1A">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Application should include</w:t>
            </w:r>
          </w:p>
          <w:p w14:paraId="65D07A33"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following manufacturer instructions</w:t>
            </w:r>
          </w:p>
          <w:p w14:paraId="09ECF5FC"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results of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patch test</w:t>
            </w:r>
          </w:p>
          <w:p w14:paraId="62A576E6"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sanitizing hands and implements</w:t>
            </w:r>
          </w:p>
          <w:p w14:paraId="00CF31CC"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pre-shampooing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client's hair, if required</w:t>
            </w:r>
          </w:p>
          <w:p w14:paraId="27B6033A"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towel-blotting hair and removing tangles</w:t>
            </w:r>
          </w:p>
          <w:p w14:paraId="0CA690AE"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color neatly around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hairline to minimize the staining of the skin</w:t>
            </w:r>
          </w:p>
          <w:p w14:paraId="6D09228F"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combing hair color through and adding more, if needed</w:t>
            </w:r>
          </w:p>
          <w:p w14:paraId="127FCB1D"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performing</w:t>
            </w:r>
            <w:r w:rsidRPr="001A69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w:t>
            </w:r>
            <w:r w:rsidRPr="001A69FC">
              <w:rPr>
                <w:rFonts w:ascii="Times New Roman" w:eastAsia="Times New Roman" w:hAnsi="Times New Roman" w:cs="Times New Roman"/>
                <w:sz w:val="24"/>
                <w:szCs w:val="24"/>
              </w:rPr>
              <w:t>strand test for desired results</w:t>
            </w:r>
          </w:p>
          <w:p w14:paraId="4B9FDCD8"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rinsing hair and/or shampooing</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 xml:space="preserve"> as directed by manufacturer</w:t>
            </w:r>
          </w:p>
          <w:p w14:paraId="4EE824FB"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skin</w:t>
            </w:r>
          </w:p>
          <w:p w14:paraId="3ADF9B35" w14:textId="77777777" w:rsidR="00C82898" w:rsidRPr="001A69FC" w:rsidRDefault="00C82898">
            <w:pPr>
              <w:numPr>
                <w:ilvl w:val="0"/>
                <w:numId w:val="112"/>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reconditioning hair.</w:t>
            </w:r>
          </w:p>
          <w:p w14:paraId="60DBD4B5"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7DC9AE01"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D254F4E" w14:textId="77777777" w:rsidR="00C82898" w:rsidRPr="001A69FC" w:rsidRDefault="00C82898">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importance of reading manufacturer instructions?</w:t>
            </w:r>
          </w:p>
          <w:p w14:paraId="5B602F63" w14:textId="77777777" w:rsidR="00C82898" w:rsidRPr="001A69FC" w:rsidRDefault="00C82898">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pre-shampooing important before a temporary color service?</w:t>
            </w:r>
          </w:p>
          <w:p w14:paraId="1406D0D2" w14:textId="77777777" w:rsidR="00C82898" w:rsidRPr="001A69FC" w:rsidRDefault="00C82898">
            <w:pPr>
              <w:numPr>
                <w:ilvl w:val="0"/>
                <w:numId w:val="113"/>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color applied with the applicator bottle?</w:t>
            </w:r>
          </w:p>
          <w:p w14:paraId="6C7C07DB"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6D46502C" w14:textId="6485B252"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7816F02B" w14:textId="77777777" w:rsidR="00C82898" w:rsidRDefault="00C82898">
            <w:pPr>
              <w:pStyle w:val="ListParagraph"/>
              <w:numPr>
                <w:ilvl w:val="1"/>
                <w:numId w:val="214"/>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23088F8B" w14:textId="77777777" w:rsidR="00C82898" w:rsidRDefault="00C82898">
            <w:pPr>
              <w:pStyle w:val="ListParagraph"/>
              <w:numPr>
                <w:ilvl w:val="1"/>
                <w:numId w:val="214"/>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A778CF5"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77675516"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2383523"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15B5B34"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38C6AB6A"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38AACCF6"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D7E8C50"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5CBBB96E"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28C59405"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3E4BBC08" w14:textId="3ECC3C3D"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1F1F9823" w14:textId="7A7946AF" w:rsidTr="00C82898">
        <w:tc>
          <w:tcPr>
            <w:tcW w:w="158" w:type="pct"/>
            <w:shd w:val="clear" w:color="auto" w:fill="FFFFFF" w:themeFill="background1"/>
          </w:tcPr>
          <w:p w14:paraId="12A1942E" w14:textId="7BF1706C"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713" w:type="pct"/>
            <w:shd w:val="clear" w:color="auto" w:fill="FFFFFF" w:themeFill="background1"/>
            <w:tcMar>
              <w:top w:w="43" w:type="dxa"/>
              <w:left w:w="115" w:type="dxa"/>
              <w:bottom w:w="43" w:type="dxa"/>
              <w:right w:w="115" w:type="dxa"/>
            </w:tcMar>
          </w:tcPr>
          <w:p w14:paraId="5BBE76DC" w14:textId="7872C968" w:rsidR="00C82898" w:rsidRPr="009C4A1C" w:rsidRDefault="00C82898" w:rsidP="00864B1A">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demi-permanent color to hair.</w:t>
            </w:r>
            <w:r w:rsidRPr="00585017">
              <w:rPr>
                <w:rFonts w:ascii="Times New Roman" w:eastAsia="Times New Roman" w:hAnsi="Times New Roman" w:cs="Times New Roman"/>
                <w:sz w:val="24"/>
                <w:szCs w:val="24"/>
              </w:rPr>
              <w:t xml:space="preserve"> </w:t>
            </w:r>
          </w:p>
        </w:tc>
        <w:tc>
          <w:tcPr>
            <w:tcW w:w="1100" w:type="pct"/>
          </w:tcPr>
          <w:p w14:paraId="716C78CB" w14:textId="77777777" w:rsidR="00C82898" w:rsidRPr="001A69FC" w:rsidRDefault="00C82898" w:rsidP="00864B1A">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Application should include</w:t>
            </w:r>
          </w:p>
          <w:p w14:paraId="6962EA3F"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following manufacturer instructions</w:t>
            </w:r>
          </w:p>
          <w:p w14:paraId="12C15F50"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checking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results of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patch test</w:t>
            </w:r>
          </w:p>
          <w:p w14:paraId="1F722D2C"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cleaning hands and implements</w:t>
            </w:r>
          </w:p>
          <w:p w14:paraId="7A3BB1CB"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pre-shampooing client's hair, if required</w:t>
            </w:r>
          </w:p>
          <w:p w14:paraId="5F20BD84"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determining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 xml:space="preserve">required strength of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developer</w:t>
            </w:r>
          </w:p>
          <w:p w14:paraId="06136C10"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blotting hair and removing tangles</w:t>
            </w:r>
          </w:p>
          <w:p w14:paraId="32256600"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applying color</w:t>
            </w:r>
          </w:p>
          <w:p w14:paraId="5FC6CCB7"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performing a </w:t>
            </w:r>
            <w:r w:rsidRPr="001A69FC">
              <w:rPr>
                <w:rFonts w:ascii="Times New Roman" w:eastAsia="Times New Roman" w:hAnsi="Times New Roman" w:cs="Times New Roman"/>
                <w:sz w:val="24"/>
                <w:szCs w:val="24"/>
              </w:rPr>
              <w:t>strand test for desired results</w:t>
            </w:r>
          </w:p>
          <w:p w14:paraId="68A86397" w14:textId="77777777" w:rsidR="00C82898"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rinsing hair and/or shampooing </w:t>
            </w:r>
            <w:r>
              <w:rPr>
                <w:rFonts w:ascii="Times New Roman" w:eastAsia="Times New Roman" w:hAnsi="Times New Roman" w:cs="Times New Roman"/>
                <w:sz w:val="24"/>
                <w:szCs w:val="24"/>
              </w:rPr>
              <w:t>as directed by manufacturer</w:t>
            </w:r>
          </w:p>
          <w:p w14:paraId="1F019344" w14:textId="77777777"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removing the stains from the skin </w:t>
            </w:r>
            <w:r w:rsidRPr="001A69FC">
              <w:rPr>
                <w:rFonts w:ascii="Times New Roman" w:eastAsia="Times New Roman" w:hAnsi="Times New Roman" w:cs="Times New Roman"/>
                <w:sz w:val="24"/>
                <w:szCs w:val="24"/>
              </w:rPr>
              <w:t xml:space="preserve">with cool water </w:t>
            </w:r>
          </w:p>
          <w:p w14:paraId="1A7B5167" w14:textId="12357E0C" w:rsidR="00C82898" w:rsidRPr="001A69FC" w:rsidRDefault="00C82898">
            <w:pPr>
              <w:numPr>
                <w:ilvl w:val="0"/>
                <w:numId w:val="114"/>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reconditioning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hair.</w:t>
            </w:r>
          </w:p>
          <w:p w14:paraId="34E2C112"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02A3C534"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D11A87" w14:textId="77777777" w:rsidR="00C82898" w:rsidRPr="001A69FC" w:rsidRDefault="00C82898">
            <w:pPr>
              <w:numPr>
                <w:ilvl w:val="0"/>
                <w:numId w:val="11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are the results of a patch test checked?</w:t>
            </w:r>
          </w:p>
          <w:p w14:paraId="73F3A78D" w14:textId="77777777" w:rsidR="00C82898" w:rsidRPr="001A69FC" w:rsidRDefault="00C82898">
            <w:pPr>
              <w:numPr>
                <w:ilvl w:val="0"/>
                <w:numId w:val="11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color applied with the applicator bottle?</w:t>
            </w:r>
          </w:p>
          <w:p w14:paraId="656FBC63" w14:textId="77777777" w:rsidR="00C82898" w:rsidRPr="001A69FC" w:rsidRDefault="00C82898">
            <w:pPr>
              <w:numPr>
                <w:ilvl w:val="0"/>
                <w:numId w:val="11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determines the rinsing or shampooing of the hair?</w:t>
            </w:r>
          </w:p>
          <w:p w14:paraId="0A9B1F06" w14:textId="77777777" w:rsidR="00C82898" w:rsidRPr="001A69FC" w:rsidRDefault="00C82898">
            <w:pPr>
              <w:numPr>
                <w:ilvl w:val="0"/>
                <w:numId w:val="115"/>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type of conditioner should be used?</w:t>
            </w:r>
          </w:p>
          <w:p w14:paraId="7A159FA2"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2A9A10B9" w14:textId="7C01E2B9"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6F63C03A" w14:textId="77777777" w:rsidR="00C82898" w:rsidRDefault="00C82898">
            <w:pPr>
              <w:pStyle w:val="ListParagraph"/>
              <w:numPr>
                <w:ilvl w:val="1"/>
                <w:numId w:val="21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0D255FF" w14:textId="77777777" w:rsidR="00C82898" w:rsidRDefault="00C82898">
            <w:pPr>
              <w:pStyle w:val="ListParagraph"/>
              <w:numPr>
                <w:ilvl w:val="1"/>
                <w:numId w:val="21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03A0B41"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4DCE7A81"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053E820E"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A10171F"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653D767"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397B6DC6"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7380613F"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4F124D2B"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p w14:paraId="0C273E78" w14:textId="77777777" w:rsidR="004D0CC2"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Cosmetology Competition</w:t>
            </w:r>
          </w:p>
          <w:p w14:paraId="1999A83B" w14:textId="58943EE2"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Barbering Competition</w:t>
            </w:r>
          </w:p>
        </w:tc>
      </w:tr>
      <w:tr w:rsidR="00C82898" w:rsidRPr="009C4A1C" w14:paraId="2B8AA786" w14:textId="36D78E44" w:rsidTr="00C82898">
        <w:tc>
          <w:tcPr>
            <w:tcW w:w="158" w:type="pct"/>
            <w:shd w:val="clear" w:color="auto" w:fill="FFFFFF" w:themeFill="background1"/>
          </w:tcPr>
          <w:p w14:paraId="67B73981" w14:textId="4F2F1939" w:rsidR="00C82898" w:rsidRPr="009C4A1C" w:rsidRDefault="00C82898" w:rsidP="00864B1A">
            <w:pPr>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108</w:t>
            </w:r>
          </w:p>
        </w:tc>
        <w:tc>
          <w:tcPr>
            <w:tcW w:w="713" w:type="pct"/>
            <w:shd w:val="clear" w:color="auto" w:fill="FFFFFF" w:themeFill="background1"/>
            <w:tcMar>
              <w:top w:w="43" w:type="dxa"/>
              <w:left w:w="115" w:type="dxa"/>
              <w:bottom w:w="43" w:type="dxa"/>
              <w:right w:w="115" w:type="dxa"/>
            </w:tcMar>
          </w:tcPr>
          <w:p w14:paraId="7B25F622" w14:textId="5CE786CF" w:rsidR="00C82898" w:rsidRPr="009C4A1C" w:rsidRDefault="00C82898" w:rsidP="00864B1A">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first-time (virgin) permanent color to hair.</w:t>
            </w:r>
            <w:r w:rsidRPr="00917AE5">
              <w:rPr>
                <w:rFonts w:ascii="Times New Roman" w:eastAsia="Times New Roman" w:hAnsi="Times New Roman" w:cs="Times New Roman"/>
                <w:sz w:val="24"/>
                <w:szCs w:val="24"/>
              </w:rPr>
              <w:t xml:space="preserve"> </w:t>
            </w:r>
          </w:p>
        </w:tc>
        <w:tc>
          <w:tcPr>
            <w:tcW w:w="1100" w:type="pct"/>
          </w:tcPr>
          <w:p w14:paraId="20357CE2" w14:textId="77777777" w:rsidR="00C82898" w:rsidRPr="001A69FC" w:rsidRDefault="00C82898" w:rsidP="00864B1A">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Application should include </w:t>
            </w:r>
          </w:p>
          <w:p w14:paraId="3F04B03C"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following manufacturer instructions</w:t>
            </w:r>
          </w:p>
          <w:p w14:paraId="31E9C83D"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color</w:t>
            </w:r>
            <w:r w:rsidRPr="001A69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half an</w:t>
            </w:r>
            <w:r w:rsidRPr="001A69FC">
              <w:rPr>
                <w:rFonts w:ascii="Times New Roman" w:eastAsia="Times New Roman" w:hAnsi="Times New Roman" w:cs="Times New Roman"/>
                <w:sz w:val="24"/>
                <w:szCs w:val="24"/>
              </w:rPr>
              <w:t xml:space="preserve"> inch away </w:t>
            </w:r>
            <w:r>
              <w:rPr>
                <w:rFonts w:ascii="Times New Roman" w:eastAsia="Times New Roman" w:hAnsi="Times New Roman" w:cs="Times New Roman"/>
                <w:sz w:val="24"/>
                <w:szCs w:val="24"/>
              </w:rPr>
              <w:t xml:space="preserve">from the </w:t>
            </w:r>
            <w:r w:rsidRPr="001A69FC">
              <w:rPr>
                <w:rFonts w:ascii="Times New Roman" w:eastAsia="Times New Roman" w:hAnsi="Times New Roman" w:cs="Times New Roman"/>
                <w:sz w:val="24"/>
                <w:szCs w:val="24"/>
              </w:rPr>
              <w:t>scalp, down the midshaft, but not including the last inch</w:t>
            </w:r>
          </w:p>
          <w:p w14:paraId="70B388D9"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color neatly around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hairline to minimize the staining of the skin</w:t>
            </w:r>
          </w:p>
          <w:p w14:paraId="3295F1FB"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performing a strand test for desired results</w:t>
            </w:r>
          </w:p>
          <w:p w14:paraId="3D70FB7B"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rinsing color from hair </w:t>
            </w:r>
            <w:r>
              <w:rPr>
                <w:rFonts w:ascii="Times New Roman" w:eastAsia="Times New Roman" w:hAnsi="Times New Roman" w:cs="Times New Roman"/>
                <w:sz w:val="24"/>
                <w:szCs w:val="24"/>
              </w:rPr>
              <w:t>the appropriate water temperature</w:t>
            </w:r>
          </w:p>
          <w:p w14:paraId="326C7A99"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shampooing hair with acid-balanced shampoo</w:t>
            </w:r>
          </w:p>
          <w:p w14:paraId="06A7FC0E"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reconditioning hair</w:t>
            </w:r>
          </w:p>
          <w:p w14:paraId="757D4899"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skin</w:t>
            </w:r>
          </w:p>
          <w:p w14:paraId="62571987"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drying hair</w:t>
            </w:r>
          </w:p>
          <w:p w14:paraId="427B4B4D" w14:textId="77777777" w:rsidR="00C82898" w:rsidRPr="001A69FC" w:rsidRDefault="00C82898">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reexamining the scalp and hair</w:t>
            </w:r>
          </w:p>
          <w:p w14:paraId="7A60623F" w14:textId="05218B3A" w:rsidR="00C82898" w:rsidRPr="00C6295D" w:rsidRDefault="00C82898" w:rsidP="00C6295D">
            <w:pPr>
              <w:numPr>
                <w:ilvl w:val="0"/>
                <w:numId w:val="11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disinfecting implements and</w:t>
            </w:r>
            <w:r>
              <w:rPr>
                <w:rFonts w:ascii="Times New Roman" w:eastAsia="Times New Roman" w:hAnsi="Times New Roman" w:cs="Times New Roman"/>
                <w:sz w:val="24"/>
                <w:szCs w:val="24"/>
              </w:rPr>
              <w:t xml:space="preserve"> the</w:t>
            </w:r>
            <w:r w:rsidRPr="001A69FC">
              <w:rPr>
                <w:rFonts w:ascii="Times New Roman" w:eastAsia="Times New Roman" w:hAnsi="Times New Roman" w:cs="Times New Roman"/>
                <w:sz w:val="24"/>
                <w:szCs w:val="24"/>
              </w:rPr>
              <w:t xml:space="preserve"> work area.</w:t>
            </w:r>
          </w:p>
        </w:tc>
        <w:tc>
          <w:tcPr>
            <w:tcW w:w="1106" w:type="pct"/>
          </w:tcPr>
          <w:p w14:paraId="78DD6DB0"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1C5F577" w14:textId="77777777" w:rsidR="00C82898" w:rsidRPr="001A69FC" w:rsidRDefault="00C82898">
            <w:pPr>
              <w:numPr>
                <w:ilvl w:val="0"/>
                <w:numId w:val="11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volume of peroxide should be used, and why?</w:t>
            </w:r>
          </w:p>
          <w:p w14:paraId="0266D23E" w14:textId="77777777" w:rsidR="00C82898" w:rsidRPr="001A69FC" w:rsidRDefault="00C82898">
            <w:pPr>
              <w:numPr>
                <w:ilvl w:val="0"/>
                <w:numId w:val="11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meant by </w:t>
            </w:r>
            <w:r w:rsidRPr="001A69FC">
              <w:rPr>
                <w:rFonts w:ascii="Times New Roman" w:eastAsia="Times New Roman" w:hAnsi="Times New Roman" w:cs="Times New Roman"/>
                <w:i/>
                <w:iCs/>
                <w:sz w:val="24"/>
                <w:szCs w:val="24"/>
              </w:rPr>
              <w:t>single-process haircoloring</w:t>
            </w:r>
            <w:r w:rsidRPr="001A69FC">
              <w:rPr>
                <w:rFonts w:ascii="Times New Roman" w:eastAsia="Times New Roman" w:hAnsi="Times New Roman" w:cs="Times New Roman"/>
                <w:sz w:val="24"/>
                <w:szCs w:val="24"/>
              </w:rPr>
              <w:t>?</w:t>
            </w:r>
          </w:p>
          <w:p w14:paraId="5EA5FA4E"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20806013" w14:textId="3D9C393D"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2D4CB327" w14:textId="77777777" w:rsidR="00C82898" w:rsidRDefault="00C82898">
            <w:pPr>
              <w:pStyle w:val="ListParagraph"/>
              <w:numPr>
                <w:ilvl w:val="1"/>
                <w:numId w:val="216"/>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281AF6A" w14:textId="77777777" w:rsidR="00C82898" w:rsidRDefault="00C82898">
            <w:pPr>
              <w:pStyle w:val="ListParagraph"/>
              <w:numPr>
                <w:ilvl w:val="1"/>
                <w:numId w:val="216"/>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43363F3"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728E5796"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9C30E80"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2B102BD4"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66E2A00"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6B4E0E80"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77F2754B"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06798E57" w14:textId="593223A6"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50BB476E" w14:textId="00564599" w:rsidTr="00C82898">
        <w:tc>
          <w:tcPr>
            <w:tcW w:w="158" w:type="pct"/>
            <w:shd w:val="clear" w:color="auto" w:fill="FFFFFF" w:themeFill="background1"/>
          </w:tcPr>
          <w:p w14:paraId="1839A1F8" w14:textId="18176F16"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713" w:type="pct"/>
            <w:shd w:val="clear" w:color="auto" w:fill="FFFFFF" w:themeFill="background1"/>
            <w:tcMar>
              <w:top w:w="43" w:type="dxa"/>
              <w:left w:w="115" w:type="dxa"/>
              <w:bottom w:w="43" w:type="dxa"/>
              <w:right w:w="115" w:type="dxa"/>
            </w:tcMar>
          </w:tcPr>
          <w:p w14:paraId="760765BB" w14:textId="560D64E6" w:rsidR="00C82898" w:rsidRPr="009C4A1C" w:rsidRDefault="00C82898" w:rsidP="00864B1A">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permanent color retouch.</w:t>
            </w:r>
            <w:r w:rsidRPr="00585017">
              <w:rPr>
                <w:rFonts w:ascii="Times New Roman" w:eastAsia="Times New Roman" w:hAnsi="Times New Roman" w:cs="Times New Roman"/>
                <w:sz w:val="24"/>
                <w:szCs w:val="24"/>
              </w:rPr>
              <w:t xml:space="preserve"> </w:t>
            </w:r>
          </w:p>
        </w:tc>
        <w:tc>
          <w:tcPr>
            <w:tcW w:w="1100" w:type="pct"/>
          </w:tcPr>
          <w:p w14:paraId="41A43BF9" w14:textId="77777777" w:rsidR="00C82898" w:rsidRPr="006362FC" w:rsidRDefault="00C82898" w:rsidP="00864B1A">
            <w:p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Application should include</w:t>
            </w:r>
          </w:p>
          <w:p w14:paraId="549DA56F"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following manufacturer instructions</w:t>
            </w:r>
          </w:p>
          <w:p w14:paraId="3EE07555" w14:textId="77777777" w:rsidR="00C82898"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applying permanent color to regrowth</w:t>
            </w:r>
          </w:p>
          <w:p w14:paraId="440207D5"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cross-checking for coverage/saturation</w:t>
            </w:r>
          </w:p>
          <w:p w14:paraId="1CF35AEF"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performing a strand test for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desired results</w:t>
            </w:r>
          </w:p>
          <w:p w14:paraId="3EF45386"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rinsing color from hair</w:t>
            </w:r>
            <w:r>
              <w:rPr>
                <w:rFonts w:ascii="Times New Roman" w:eastAsia="Times New Roman" w:hAnsi="Times New Roman" w:cs="Times New Roman"/>
                <w:sz w:val="24"/>
                <w:szCs w:val="24"/>
              </w:rPr>
              <w:t>, using</w:t>
            </w:r>
            <w:r w:rsidRPr="006362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appropriate water temperature</w:t>
            </w:r>
          </w:p>
          <w:p w14:paraId="3E350735"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shampooing hair with acid-balanced shampoo</w:t>
            </w:r>
          </w:p>
          <w:p w14:paraId="136259B1"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reconditioning hair</w:t>
            </w:r>
          </w:p>
          <w:p w14:paraId="3F17A22F"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removing stains from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skin</w:t>
            </w:r>
          </w:p>
          <w:p w14:paraId="08B5B879"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6362FC">
              <w:rPr>
                <w:rFonts w:ascii="Times New Roman" w:eastAsia="Times New Roman" w:hAnsi="Times New Roman" w:cs="Times New Roman"/>
                <w:sz w:val="24"/>
                <w:szCs w:val="24"/>
              </w:rPr>
              <w:t>drying hair</w:t>
            </w:r>
          </w:p>
          <w:p w14:paraId="3E72B3CD"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reexamining the scalp and hair</w:t>
            </w:r>
          </w:p>
          <w:p w14:paraId="5168A201" w14:textId="77777777" w:rsidR="00C82898" w:rsidRPr="006362FC" w:rsidRDefault="00C82898">
            <w:pPr>
              <w:numPr>
                <w:ilvl w:val="0"/>
                <w:numId w:val="118"/>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6362FC">
              <w:rPr>
                <w:rFonts w:ascii="Times New Roman" w:eastAsia="Times New Roman" w:hAnsi="Times New Roman" w:cs="Times New Roman"/>
                <w:sz w:val="24"/>
                <w:szCs w:val="24"/>
              </w:rPr>
              <w:t>work area.</w:t>
            </w:r>
          </w:p>
          <w:p w14:paraId="14D6B172"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62F70FA2"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B1FA79F" w14:textId="77777777" w:rsidR="00C82898" w:rsidRPr="006362FC" w:rsidRDefault="00C82898">
            <w:pPr>
              <w:numPr>
                <w:ilvl w:val="0"/>
                <w:numId w:val="119"/>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Why is it important to only apply the color on the new growth? What can happen if </w:t>
            </w:r>
            <w:r>
              <w:rPr>
                <w:rFonts w:ascii="Times New Roman" w:eastAsia="Times New Roman" w:hAnsi="Times New Roman" w:cs="Times New Roman"/>
                <w:sz w:val="24"/>
                <w:szCs w:val="24"/>
              </w:rPr>
              <w:t>color</w:t>
            </w:r>
            <w:r w:rsidRPr="006362FC">
              <w:rPr>
                <w:rFonts w:ascii="Times New Roman" w:eastAsia="Times New Roman" w:hAnsi="Times New Roman" w:cs="Times New Roman"/>
                <w:sz w:val="24"/>
                <w:szCs w:val="24"/>
              </w:rPr>
              <w:t xml:space="preserve"> is applied to previously colored hair?</w:t>
            </w:r>
          </w:p>
          <w:p w14:paraId="486E5C92" w14:textId="77777777" w:rsidR="00C82898" w:rsidRPr="006362FC" w:rsidRDefault="00C82898">
            <w:pPr>
              <w:numPr>
                <w:ilvl w:val="0"/>
                <w:numId w:val="119"/>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What can be done to refresh faded ends?</w:t>
            </w:r>
          </w:p>
          <w:p w14:paraId="0B62154B"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4CD79E89" w14:textId="4CE236C3"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1D5BBBFF" w14:textId="77777777" w:rsidR="00C82898" w:rsidRDefault="00C82898">
            <w:pPr>
              <w:pStyle w:val="ListParagraph"/>
              <w:numPr>
                <w:ilvl w:val="1"/>
                <w:numId w:val="21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347E15A" w14:textId="77777777" w:rsidR="00C82898" w:rsidRDefault="00C82898">
            <w:pPr>
              <w:pStyle w:val="ListParagraph"/>
              <w:numPr>
                <w:ilvl w:val="1"/>
                <w:numId w:val="21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79D30FB"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446CED9E"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21E49779"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5993C4F6"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4F80090"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093A5D12"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06E9C1C5"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08B8B595" w14:textId="6737B3D8"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4780E19F" w14:textId="311AD50C" w:rsidTr="00C82898">
        <w:tc>
          <w:tcPr>
            <w:tcW w:w="158" w:type="pct"/>
            <w:shd w:val="clear" w:color="auto" w:fill="FFFFFF" w:themeFill="background1"/>
          </w:tcPr>
          <w:p w14:paraId="75FB2421" w14:textId="1F113D54" w:rsidR="00C82898" w:rsidRPr="009C4A1C" w:rsidRDefault="00C82898" w:rsidP="00864B1A">
            <w:pPr>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110</w:t>
            </w:r>
          </w:p>
        </w:tc>
        <w:tc>
          <w:tcPr>
            <w:tcW w:w="713" w:type="pct"/>
            <w:shd w:val="clear" w:color="auto" w:fill="FFFFFF" w:themeFill="background1"/>
            <w:tcMar>
              <w:top w:w="43" w:type="dxa"/>
              <w:left w:w="115" w:type="dxa"/>
              <w:bottom w:w="43" w:type="dxa"/>
              <w:right w:w="115" w:type="dxa"/>
            </w:tcMar>
          </w:tcPr>
          <w:p w14:paraId="3EA6000C" w14:textId="736A856C" w:rsidR="00C82898" w:rsidRPr="009C4A1C" w:rsidRDefault="00C82898" w:rsidP="00864B1A">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first-time (virgin) lightener.</w:t>
            </w:r>
            <w:r w:rsidRPr="00917AE5">
              <w:rPr>
                <w:rFonts w:ascii="Times New Roman" w:eastAsia="Times New Roman" w:hAnsi="Times New Roman" w:cs="Times New Roman"/>
                <w:sz w:val="24"/>
                <w:szCs w:val="24"/>
              </w:rPr>
              <w:t xml:space="preserve"> </w:t>
            </w:r>
          </w:p>
        </w:tc>
        <w:tc>
          <w:tcPr>
            <w:tcW w:w="1100" w:type="pct"/>
          </w:tcPr>
          <w:p w14:paraId="0256B76B" w14:textId="77777777" w:rsidR="00C82898" w:rsidRPr="001A69FC" w:rsidRDefault="00C82898" w:rsidP="00864B1A">
            <w:p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Application should include </w:t>
            </w:r>
          </w:p>
          <w:p w14:paraId="53C735FF"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work area</w:t>
            </w:r>
          </w:p>
          <w:p w14:paraId="1C6F6556"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following manufacturer instructions</w:t>
            </w:r>
          </w:p>
          <w:p w14:paraId="788F5BB8"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applying lightener </w:t>
            </w:r>
            <w:r>
              <w:rPr>
                <w:rFonts w:ascii="Times New Roman" w:eastAsia="Times New Roman" w:hAnsi="Times New Roman" w:cs="Times New Roman"/>
                <w:sz w:val="24"/>
                <w:szCs w:val="24"/>
              </w:rPr>
              <w:t>half an</w:t>
            </w:r>
            <w:r w:rsidRPr="001A69FC">
              <w:rPr>
                <w:rFonts w:ascii="Times New Roman" w:eastAsia="Times New Roman" w:hAnsi="Times New Roman" w:cs="Times New Roman"/>
                <w:sz w:val="24"/>
                <w:szCs w:val="24"/>
              </w:rPr>
              <w:t xml:space="preserve"> inch away from </w:t>
            </w:r>
            <w:r>
              <w:rPr>
                <w:rFonts w:ascii="Times New Roman" w:eastAsia="Times New Roman" w:hAnsi="Times New Roman" w:cs="Times New Roman"/>
                <w:sz w:val="24"/>
                <w:szCs w:val="24"/>
              </w:rPr>
              <w:t xml:space="preserve">the </w:t>
            </w:r>
            <w:r w:rsidRPr="001A69FC">
              <w:rPr>
                <w:rFonts w:ascii="Times New Roman" w:eastAsia="Times New Roman" w:hAnsi="Times New Roman" w:cs="Times New Roman"/>
                <w:sz w:val="24"/>
                <w:szCs w:val="24"/>
              </w:rPr>
              <w:t>scalp, down the midshaft, but not including the last inch.</w:t>
            </w:r>
          </w:p>
          <w:p w14:paraId="2EBEACFD"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applying near the scalp ends with fresh lightener</w:t>
            </w:r>
          </w:p>
          <w:p w14:paraId="63FF2539" w14:textId="77777777" w:rsidR="00C82898" w:rsidRPr="00917AE5"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testing for lightening action</w:t>
            </w:r>
          </w:p>
          <w:p w14:paraId="4E43E834" w14:textId="77777777" w:rsidR="00C82898" w:rsidRPr="00355269"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rinsing lightener from hair</w:t>
            </w:r>
            <w:r>
              <w:rPr>
                <w:rFonts w:ascii="Times New Roman" w:eastAsia="Times New Roman" w:hAnsi="Times New Roman" w:cs="Times New Roman"/>
                <w:sz w:val="24"/>
                <w:szCs w:val="24"/>
              </w:rPr>
              <w:t>, using the</w:t>
            </w:r>
            <w:r w:rsidRPr="00355269">
              <w:rPr>
                <w:rFonts w:ascii="Times New Roman" w:eastAsia="Times New Roman" w:hAnsi="Times New Roman" w:cs="Times New Roman"/>
                <w:sz w:val="24"/>
                <w:szCs w:val="24"/>
              </w:rPr>
              <w:t xml:space="preserve"> appropriate water temperature</w:t>
            </w:r>
          </w:p>
          <w:p w14:paraId="1E2FED55"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shampooing hair with acid</w:t>
            </w:r>
            <w:r w:rsidRPr="001A69FC">
              <w:rPr>
                <w:rFonts w:ascii="Times New Roman" w:eastAsia="Times New Roman" w:hAnsi="Times New Roman" w:cs="Times New Roman"/>
                <w:sz w:val="24"/>
                <w:szCs w:val="24"/>
              </w:rPr>
              <w:t>-balanced shampoo</w:t>
            </w:r>
          </w:p>
          <w:p w14:paraId="2FB09292"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reconditioning hair</w:t>
            </w:r>
          </w:p>
          <w:p w14:paraId="23F3C9D3"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drying hair</w:t>
            </w:r>
          </w:p>
          <w:p w14:paraId="5A9274E0"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reexamining the scalp and hair</w:t>
            </w:r>
          </w:p>
          <w:p w14:paraId="3F9A8B51" w14:textId="77777777" w:rsidR="00C82898" w:rsidRPr="001A69FC" w:rsidRDefault="00C82898">
            <w:pPr>
              <w:numPr>
                <w:ilvl w:val="0"/>
                <w:numId w:val="106"/>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applying toner</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 xml:space="preserve"> if necessary.</w:t>
            </w:r>
          </w:p>
          <w:p w14:paraId="015CA228"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2E147DD4"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32BFCFD"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it important to read manufacturer instructions?</w:t>
            </w:r>
          </w:p>
          <w:p w14:paraId="299560FC"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desired lightening tested?</w:t>
            </w:r>
          </w:p>
          <w:p w14:paraId="62B66CAD"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an acid-balanced shampoo, and why is it used?</w:t>
            </w:r>
          </w:p>
          <w:p w14:paraId="0B740D7B"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reconditioning needed?</w:t>
            </w:r>
          </w:p>
          <w:p w14:paraId="7E35D8FC"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purpose of towel</w:t>
            </w:r>
            <w:r>
              <w:rPr>
                <w:rFonts w:ascii="Times New Roman" w:eastAsia="Times New Roman" w:hAnsi="Times New Roman" w:cs="Times New Roman"/>
                <w:sz w:val="24"/>
                <w:szCs w:val="24"/>
              </w:rPr>
              <w:t>-</w:t>
            </w:r>
            <w:r w:rsidRPr="001A69FC">
              <w:rPr>
                <w:rFonts w:ascii="Times New Roman" w:eastAsia="Times New Roman" w:hAnsi="Times New Roman" w:cs="Times New Roman"/>
                <w:sz w:val="24"/>
                <w:szCs w:val="24"/>
              </w:rPr>
              <w:t>drying the hair?</w:t>
            </w:r>
          </w:p>
          <w:p w14:paraId="72D22950"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should the cosmetologist look for</w:t>
            </w:r>
            <w:r w:rsidRPr="001A69FC">
              <w:rPr>
                <w:rFonts w:ascii="Times New Roman" w:eastAsia="Times New Roman" w:hAnsi="Times New Roman" w:cs="Times New Roman"/>
                <w:sz w:val="24"/>
                <w:szCs w:val="24"/>
              </w:rPr>
              <w:t xml:space="preserve"> when reexamining the hair?</w:t>
            </w:r>
          </w:p>
          <w:p w14:paraId="0387E651" w14:textId="77777777" w:rsidR="00C82898" w:rsidRPr="001A69FC"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w:t>
            </w:r>
            <w:r w:rsidRPr="001A69FC">
              <w:rPr>
                <w:rFonts w:ascii="Times New Roman" w:eastAsia="Times New Roman" w:hAnsi="Times New Roman" w:cs="Times New Roman"/>
                <w:i/>
                <w:iCs/>
                <w:sz w:val="24"/>
                <w:szCs w:val="24"/>
              </w:rPr>
              <w:t>toner</w:t>
            </w:r>
            <w:r w:rsidRPr="001A69FC">
              <w:rPr>
                <w:rFonts w:ascii="Times New Roman" w:eastAsia="Times New Roman" w:hAnsi="Times New Roman" w:cs="Times New Roman"/>
                <w:sz w:val="24"/>
                <w:szCs w:val="24"/>
              </w:rPr>
              <w:t>, and when is it necessary?</w:t>
            </w:r>
          </w:p>
          <w:p w14:paraId="1B257CD6" w14:textId="77777777" w:rsidR="00C82898"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w:t>
            </w:r>
            <w:r w:rsidRPr="001A69FC">
              <w:rPr>
                <w:rFonts w:ascii="Times New Roman" w:eastAsia="Times New Roman" w:hAnsi="Times New Roman" w:cs="Times New Roman"/>
                <w:i/>
                <w:iCs/>
                <w:sz w:val="24"/>
                <w:szCs w:val="24"/>
              </w:rPr>
              <w:t>filler</w:t>
            </w:r>
            <w:r w:rsidRPr="001A69FC">
              <w:rPr>
                <w:rFonts w:ascii="Times New Roman" w:eastAsia="Times New Roman" w:hAnsi="Times New Roman" w:cs="Times New Roman"/>
                <w:sz w:val="24"/>
                <w:szCs w:val="24"/>
              </w:rPr>
              <w:t>, and when is it necessary?</w:t>
            </w:r>
          </w:p>
          <w:p w14:paraId="59C58B2E" w14:textId="1D67333D" w:rsidR="00C82898" w:rsidRPr="00A74BC0" w:rsidRDefault="00C82898">
            <w:pPr>
              <w:numPr>
                <w:ilvl w:val="0"/>
                <w:numId w:val="107"/>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are implements cleaned and sanitized?</w:t>
            </w:r>
          </w:p>
        </w:tc>
        <w:tc>
          <w:tcPr>
            <w:tcW w:w="673" w:type="pct"/>
          </w:tcPr>
          <w:p w14:paraId="0A795BD3" w14:textId="5F051BC4" w:rsidR="00C82898" w:rsidRPr="009C4A1C" w:rsidRDefault="00C82898" w:rsidP="00864B1A">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62072257" w14:textId="77777777" w:rsidR="00C82898" w:rsidRDefault="00C82898">
            <w:pPr>
              <w:pStyle w:val="ListParagraph"/>
              <w:numPr>
                <w:ilvl w:val="1"/>
                <w:numId w:val="218"/>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6BD5246" w14:textId="77777777" w:rsidR="00C82898" w:rsidRDefault="00C82898">
            <w:pPr>
              <w:pStyle w:val="ListParagraph"/>
              <w:numPr>
                <w:ilvl w:val="1"/>
                <w:numId w:val="218"/>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80A2C22"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694BF2FC"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21B59733"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E763759"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28363789" w14:textId="77777777" w:rsidR="00C82898" w:rsidRDefault="00C82898" w:rsidP="00864B1A">
            <w:pPr>
              <w:pStyle w:val="ListParagraph"/>
              <w:spacing w:before="100" w:beforeAutospacing="1" w:after="100" w:afterAutospacing="1"/>
              <w:ind w:left="740"/>
              <w:rPr>
                <w:rFonts w:ascii="Times New Roman" w:eastAsia="Times New Roman" w:hAnsi="Times New Roman" w:cs="Times New Roman"/>
                <w:sz w:val="24"/>
                <w:szCs w:val="24"/>
              </w:rPr>
            </w:pPr>
          </w:p>
          <w:p w14:paraId="42FD5351"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6CC4731C"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6D6BECE3" w14:textId="4D706144"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1427AE93" w14:textId="606BB29E" w:rsidTr="00C82898">
        <w:tc>
          <w:tcPr>
            <w:tcW w:w="158" w:type="pct"/>
            <w:shd w:val="clear" w:color="auto" w:fill="FFFFFF" w:themeFill="background1"/>
          </w:tcPr>
          <w:p w14:paraId="6B3A5311" w14:textId="42C35E1E" w:rsidR="00C82898" w:rsidRPr="009C4A1C" w:rsidRDefault="00C82898" w:rsidP="00DD14A5">
            <w:pPr>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111</w:t>
            </w:r>
          </w:p>
        </w:tc>
        <w:tc>
          <w:tcPr>
            <w:tcW w:w="713" w:type="pct"/>
            <w:shd w:val="clear" w:color="auto" w:fill="FFFFFF" w:themeFill="background1"/>
            <w:tcMar>
              <w:top w:w="43" w:type="dxa"/>
              <w:left w:w="115" w:type="dxa"/>
              <w:bottom w:w="43" w:type="dxa"/>
              <w:right w:w="115" w:type="dxa"/>
            </w:tcMar>
          </w:tcPr>
          <w:p w14:paraId="379198EE" w14:textId="5BFE7D16"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Apply lightening retouch.</w:t>
            </w:r>
            <w:r w:rsidRPr="00917AE5">
              <w:rPr>
                <w:rFonts w:ascii="Times New Roman" w:eastAsia="Times New Roman" w:hAnsi="Times New Roman" w:cs="Times New Roman"/>
                <w:sz w:val="24"/>
                <w:szCs w:val="24"/>
              </w:rPr>
              <w:t xml:space="preserve"> </w:t>
            </w:r>
          </w:p>
        </w:tc>
        <w:tc>
          <w:tcPr>
            <w:tcW w:w="1100" w:type="pct"/>
          </w:tcPr>
          <w:p w14:paraId="4D11AD2D" w14:textId="77777777" w:rsidR="00C82898" w:rsidRPr="00917AE5" w:rsidRDefault="00C82898" w:rsidP="00DD14A5">
            <w:p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 xml:space="preserve">Application should include </w:t>
            </w:r>
          </w:p>
          <w:p w14:paraId="3A2D7EAD"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917AE5">
              <w:rPr>
                <w:rFonts w:ascii="Times New Roman" w:eastAsia="Times New Roman" w:hAnsi="Times New Roman" w:cs="Times New Roman"/>
                <w:sz w:val="24"/>
                <w:szCs w:val="24"/>
              </w:rPr>
              <w:t>work area</w:t>
            </w:r>
          </w:p>
          <w:p w14:paraId="7E6178D4"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reading manufacturer instructions</w:t>
            </w:r>
          </w:p>
          <w:p w14:paraId="7C654FE1"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 xml:space="preserve">applying lightener to new growth of </w:t>
            </w:r>
            <w:r>
              <w:rPr>
                <w:rFonts w:ascii="Times New Roman" w:eastAsia="Times New Roman" w:hAnsi="Times New Roman" w:cs="Times New Roman"/>
                <w:sz w:val="24"/>
                <w:szCs w:val="24"/>
              </w:rPr>
              <w:t xml:space="preserve">the </w:t>
            </w:r>
            <w:r w:rsidRPr="00917AE5">
              <w:rPr>
                <w:rFonts w:ascii="Times New Roman" w:eastAsia="Times New Roman" w:hAnsi="Times New Roman" w:cs="Times New Roman"/>
                <w:sz w:val="24"/>
                <w:szCs w:val="24"/>
              </w:rPr>
              <w:t>hair shaft</w:t>
            </w:r>
          </w:p>
          <w:p w14:paraId="55B6561C"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testing for lightening results to match previously lightened hair</w:t>
            </w:r>
          </w:p>
          <w:p w14:paraId="4F125540"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rinsing lightener from hair</w:t>
            </w:r>
            <w:r>
              <w:rPr>
                <w:rFonts w:ascii="Times New Roman" w:eastAsia="Times New Roman" w:hAnsi="Times New Roman" w:cs="Times New Roman"/>
                <w:sz w:val="24"/>
                <w:szCs w:val="24"/>
              </w:rPr>
              <w:t>, using</w:t>
            </w:r>
            <w:r w:rsidRPr="00917AE5">
              <w:rPr>
                <w:rFonts w:ascii="Times New Roman" w:eastAsia="Times New Roman" w:hAnsi="Times New Roman" w:cs="Times New Roman"/>
                <w:sz w:val="24"/>
                <w:szCs w:val="24"/>
              </w:rPr>
              <w:t xml:space="preserve"> the appropriate water temperature</w:t>
            </w:r>
          </w:p>
          <w:p w14:paraId="0D5D535E"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shampooing hair with acid-balanced shampoo</w:t>
            </w:r>
          </w:p>
          <w:p w14:paraId="5053EBD4"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reconditioning hair</w:t>
            </w:r>
          </w:p>
          <w:p w14:paraId="3E8B0413"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towel-drying hair</w:t>
            </w:r>
          </w:p>
          <w:p w14:paraId="7628217E"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reexamining the scalp and hair</w:t>
            </w:r>
          </w:p>
          <w:p w14:paraId="7C99E1BF" w14:textId="77777777" w:rsidR="00C82898" w:rsidRPr="00917AE5" w:rsidRDefault="00C82898">
            <w:pPr>
              <w:numPr>
                <w:ilvl w:val="0"/>
                <w:numId w:val="108"/>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applying toner, if necessary.</w:t>
            </w:r>
          </w:p>
          <w:p w14:paraId="67A4AFB6"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367649B5"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72F67F31" w14:textId="77777777" w:rsidR="00C82898" w:rsidRPr="001A69FC" w:rsidRDefault="00C82898">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w:t>
            </w:r>
            <w:r w:rsidRPr="001A69FC">
              <w:rPr>
                <w:rFonts w:ascii="Times New Roman" w:eastAsia="Times New Roman" w:hAnsi="Times New Roman" w:cs="Times New Roman"/>
                <w:i/>
                <w:iCs/>
                <w:sz w:val="24"/>
                <w:szCs w:val="24"/>
              </w:rPr>
              <w:t>line of demarcation</w:t>
            </w:r>
            <w:r w:rsidRPr="001A69FC">
              <w:rPr>
                <w:rFonts w:ascii="Times New Roman" w:eastAsia="Times New Roman" w:hAnsi="Times New Roman" w:cs="Times New Roman"/>
                <w:sz w:val="24"/>
                <w:szCs w:val="24"/>
              </w:rPr>
              <w:t>?</w:t>
            </w:r>
          </w:p>
          <w:p w14:paraId="757A5DDA" w14:textId="77777777" w:rsidR="00C82898" w:rsidRPr="001A69FC" w:rsidRDefault="00C82898">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is it important to lighten the new growth first?</w:t>
            </w:r>
          </w:p>
          <w:p w14:paraId="0D0C5630" w14:textId="77777777" w:rsidR="00C82898" w:rsidRDefault="00C82898">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Why are cream lighteners generally used?</w:t>
            </w:r>
          </w:p>
          <w:p w14:paraId="33F5BD5F" w14:textId="610EBA42" w:rsidR="00C82898" w:rsidRPr="00A74BC0" w:rsidRDefault="00C82898">
            <w:pPr>
              <w:numPr>
                <w:ilvl w:val="0"/>
                <w:numId w:val="109"/>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lighteners cannot be applied on the scalp?</w:t>
            </w:r>
          </w:p>
        </w:tc>
        <w:tc>
          <w:tcPr>
            <w:tcW w:w="673" w:type="pct"/>
          </w:tcPr>
          <w:p w14:paraId="756EC0B2" w14:textId="19173F79"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11.RI, 12.RI</w:t>
            </w:r>
          </w:p>
        </w:tc>
        <w:tc>
          <w:tcPr>
            <w:tcW w:w="649" w:type="pct"/>
          </w:tcPr>
          <w:p w14:paraId="2BEAC925" w14:textId="77777777" w:rsidR="00C82898" w:rsidRDefault="00C82898">
            <w:pPr>
              <w:pStyle w:val="ListParagraph"/>
              <w:numPr>
                <w:ilvl w:val="1"/>
                <w:numId w:val="219"/>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9334F27" w14:textId="77777777" w:rsidR="00C82898" w:rsidRDefault="00C82898">
            <w:pPr>
              <w:pStyle w:val="ListParagraph"/>
              <w:numPr>
                <w:ilvl w:val="1"/>
                <w:numId w:val="219"/>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70708CA4"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28D06AFD"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5EA525AE"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00A35FC7"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169E076C"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478F8191"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34E36F0A"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EB03A15" w14:textId="53030AB0" w:rsidR="00C82898" w:rsidRPr="004D0CC2" w:rsidRDefault="004D0CC2" w:rsidP="004D0CC2">
            <w:pPr>
              <w:tabs>
                <w:tab w:val="left" w:pos="155"/>
              </w:tabs>
              <w:spacing w:before="100" w:beforeAutospacing="1" w:after="100" w:afterAutospacing="1"/>
              <w:rPr>
                <w:rFonts w:ascii="Times New Roman" w:eastAsia="Times New Roman" w:hAnsi="Times New Roman" w:cs="Times New Roman"/>
                <w:sz w:val="24"/>
                <w:szCs w:val="24"/>
              </w:rPr>
            </w:pPr>
            <w:r w:rsidRPr="004D0CC2">
              <w:rPr>
                <w:rFonts w:ascii="Times New Roman" w:eastAsia="Times New Roman" w:hAnsi="Times New Roman" w:cs="Times New Roman"/>
                <w:sz w:val="24"/>
                <w:szCs w:val="24"/>
              </w:rPr>
              <w:t>Job Demo A</w:t>
            </w:r>
          </w:p>
        </w:tc>
      </w:tr>
      <w:tr w:rsidR="00C82898" w:rsidRPr="009C4A1C" w14:paraId="74D9D844" w14:textId="69B0F392" w:rsidTr="00C82898">
        <w:tc>
          <w:tcPr>
            <w:tcW w:w="158" w:type="pct"/>
            <w:shd w:val="clear" w:color="auto" w:fill="FFFFFF" w:themeFill="background1"/>
          </w:tcPr>
          <w:p w14:paraId="4BBB480A" w14:textId="676A7A04"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713" w:type="pct"/>
            <w:shd w:val="clear" w:color="auto" w:fill="FFFFFF" w:themeFill="background1"/>
            <w:tcMar>
              <w:top w:w="43" w:type="dxa"/>
              <w:left w:w="115" w:type="dxa"/>
              <w:bottom w:w="43" w:type="dxa"/>
              <w:right w:w="115" w:type="dxa"/>
            </w:tcMar>
          </w:tcPr>
          <w:p w14:paraId="6AC78571" w14:textId="7AD7E7FB"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Demonstrate highlighting and lowlighting techniques.</w:t>
            </w:r>
            <w:r w:rsidRPr="00917AE5">
              <w:rPr>
                <w:rFonts w:ascii="Times New Roman" w:eastAsia="Times New Roman" w:hAnsi="Times New Roman" w:cs="Times New Roman"/>
                <w:sz w:val="24"/>
                <w:szCs w:val="24"/>
              </w:rPr>
              <w:t xml:space="preserve"> </w:t>
            </w:r>
          </w:p>
        </w:tc>
        <w:tc>
          <w:tcPr>
            <w:tcW w:w="1100" w:type="pct"/>
          </w:tcPr>
          <w:p w14:paraId="47EB840A" w14:textId="77777777" w:rsidR="00C82898" w:rsidRPr="00917AE5" w:rsidRDefault="00C82898" w:rsidP="00DD14A5">
            <w:p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Demonstration should include</w:t>
            </w:r>
          </w:p>
          <w:p w14:paraId="31355737" w14:textId="77777777" w:rsidR="00C82898" w:rsidRPr="00917AE5" w:rsidRDefault="00C82898">
            <w:pPr>
              <w:numPr>
                <w:ilvl w:val="0"/>
                <w:numId w:val="110"/>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cap technique</w:t>
            </w:r>
          </w:p>
          <w:p w14:paraId="665F9BD1" w14:textId="77777777" w:rsidR="00C82898" w:rsidRPr="00917AE5" w:rsidRDefault="00C82898">
            <w:pPr>
              <w:numPr>
                <w:ilvl w:val="0"/>
                <w:numId w:val="110"/>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foil technique</w:t>
            </w:r>
          </w:p>
          <w:p w14:paraId="7CE97BA9" w14:textId="77777777" w:rsidR="00C82898" w:rsidRPr="00917AE5" w:rsidRDefault="00C82898">
            <w:pPr>
              <w:numPr>
                <w:ilvl w:val="0"/>
                <w:numId w:val="110"/>
              </w:numPr>
              <w:spacing w:before="100" w:beforeAutospacing="1" w:after="100" w:afterAutospacing="1"/>
              <w:rPr>
                <w:rFonts w:ascii="Times New Roman" w:eastAsia="Times New Roman" w:hAnsi="Times New Roman" w:cs="Times New Roman"/>
                <w:sz w:val="24"/>
                <w:szCs w:val="24"/>
              </w:rPr>
            </w:pPr>
            <w:r w:rsidRPr="00917AE5">
              <w:rPr>
                <w:rFonts w:ascii="Times New Roman" w:eastAsia="Times New Roman" w:hAnsi="Times New Roman" w:cs="Times New Roman"/>
                <w:sz w:val="24"/>
                <w:szCs w:val="24"/>
              </w:rPr>
              <w:t>free-hand technique.</w:t>
            </w:r>
          </w:p>
          <w:p w14:paraId="035729C7"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43A0153"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0519B9A" w14:textId="77777777" w:rsidR="00C82898" w:rsidRPr="001A69FC" w:rsidRDefault="00C82898">
            <w:pPr>
              <w:numPr>
                <w:ilvl w:val="0"/>
                <w:numId w:val="11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is the procedure for sanitizing hands and implements?</w:t>
            </w:r>
          </w:p>
          <w:p w14:paraId="635FB3EA" w14:textId="77777777" w:rsidR="00C82898" w:rsidRDefault="00C82898">
            <w:pPr>
              <w:numPr>
                <w:ilvl w:val="0"/>
                <w:numId w:val="11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How is product distributed evenly through the hair?</w:t>
            </w:r>
          </w:p>
          <w:p w14:paraId="41EA7628" w14:textId="6ABCADAD" w:rsidR="00C82898" w:rsidRPr="00A74BC0" w:rsidRDefault="00C82898">
            <w:pPr>
              <w:numPr>
                <w:ilvl w:val="0"/>
                <w:numId w:val="111"/>
              </w:numPr>
              <w:spacing w:before="100" w:beforeAutospacing="1" w:after="100" w:afterAutospacing="1"/>
              <w:rPr>
                <w:rFonts w:ascii="Times New Roman" w:eastAsia="Times New Roman" w:hAnsi="Times New Roman" w:cs="Times New Roman"/>
                <w:sz w:val="24"/>
                <w:szCs w:val="24"/>
              </w:rPr>
            </w:pPr>
            <w:r w:rsidRPr="001A69FC">
              <w:rPr>
                <w:rFonts w:ascii="Times New Roman" w:eastAsia="Times New Roman" w:hAnsi="Times New Roman" w:cs="Times New Roman"/>
                <w:sz w:val="24"/>
                <w:szCs w:val="24"/>
              </w:rPr>
              <w:t>What types of foil patterns can be used for highlighting?</w:t>
            </w:r>
          </w:p>
        </w:tc>
        <w:tc>
          <w:tcPr>
            <w:tcW w:w="673" w:type="pct"/>
          </w:tcPr>
          <w:p w14:paraId="5AC3C594"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18464FBE" w14:textId="77777777" w:rsidR="00C82898" w:rsidRDefault="00C82898">
            <w:pPr>
              <w:pStyle w:val="ListParagraph"/>
              <w:numPr>
                <w:ilvl w:val="1"/>
                <w:numId w:val="220"/>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5C6DF5FA" w14:textId="77777777" w:rsidR="00C82898" w:rsidRDefault="00C82898">
            <w:pPr>
              <w:pStyle w:val="ListParagraph"/>
              <w:numPr>
                <w:ilvl w:val="1"/>
                <w:numId w:val="220"/>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01825C61"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011E9F94"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0EDC95EF"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3F70B465"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61C56B95"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6DBD100A"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II.A, II.B, II.C, and II.E</w:t>
            </w:r>
          </w:p>
          <w:p w14:paraId="237FB1EF"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447D0DDE" w14:textId="277DD488"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tc>
      </w:tr>
      <w:tr w:rsidR="00C82898" w:rsidRPr="009C4A1C" w14:paraId="1B858525" w14:textId="0C89D1B9" w:rsidTr="00C82898">
        <w:tc>
          <w:tcPr>
            <w:tcW w:w="158" w:type="pct"/>
            <w:shd w:val="clear" w:color="auto" w:fill="FFFFFF" w:themeFill="background1"/>
          </w:tcPr>
          <w:p w14:paraId="5160776E" w14:textId="04CF868C"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713" w:type="pct"/>
            <w:shd w:val="clear" w:color="auto" w:fill="FFFFFF" w:themeFill="background1"/>
            <w:tcMar>
              <w:top w:w="43" w:type="dxa"/>
              <w:left w:w="115" w:type="dxa"/>
              <w:bottom w:w="43" w:type="dxa"/>
              <w:right w:w="115" w:type="dxa"/>
            </w:tcMar>
          </w:tcPr>
          <w:p w14:paraId="7CD28987" w14:textId="28695272"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Demonstrate ways to remove hair color from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 xml:space="preserve">skin. </w:t>
            </w:r>
          </w:p>
        </w:tc>
        <w:tc>
          <w:tcPr>
            <w:tcW w:w="1100" w:type="pct"/>
          </w:tcPr>
          <w:p w14:paraId="33F306B1" w14:textId="6B8CB1FC" w:rsidR="00C82898" w:rsidRPr="009C4A1C" w:rsidRDefault="00C82898" w:rsidP="00DD14A5">
            <w:pPr>
              <w:shd w:val="clear" w:color="auto" w:fill="FFFFFF"/>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Demonstration should include applying product that is designed to diffuse pigment or removal of color before applying shampoo.</w:t>
            </w:r>
          </w:p>
        </w:tc>
        <w:tc>
          <w:tcPr>
            <w:tcW w:w="1106" w:type="pct"/>
          </w:tcPr>
          <w:p w14:paraId="0F94F0D5"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FE7DE97" w14:textId="77777777" w:rsidR="00C82898" w:rsidRPr="006362FC" w:rsidRDefault="00C82898">
            <w:pPr>
              <w:numPr>
                <w:ilvl w:val="0"/>
                <w:numId w:val="120"/>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What are various ways to prevent staining of the skin?</w:t>
            </w:r>
          </w:p>
          <w:p w14:paraId="5D531E12" w14:textId="77777777" w:rsidR="00C82898" w:rsidRPr="006362FC" w:rsidRDefault="00C82898">
            <w:pPr>
              <w:numPr>
                <w:ilvl w:val="0"/>
                <w:numId w:val="120"/>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What product can be used to remove</w:t>
            </w:r>
            <w:r>
              <w:rPr>
                <w:rFonts w:ascii="Times New Roman" w:eastAsia="Times New Roman" w:hAnsi="Times New Roman" w:cs="Times New Roman"/>
                <w:sz w:val="24"/>
                <w:szCs w:val="24"/>
              </w:rPr>
              <w:t xml:space="preserve"> </w:t>
            </w:r>
            <w:r w:rsidRPr="006362FC">
              <w:rPr>
                <w:rFonts w:ascii="Times New Roman" w:eastAsia="Times New Roman" w:hAnsi="Times New Roman" w:cs="Times New Roman"/>
                <w:sz w:val="24"/>
                <w:szCs w:val="24"/>
              </w:rPr>
              <w:t>artificial color from skin?</w:t>
            </w:r>
          </w:p>
          <w:p w14:paraId="58B582DC" w14:textId="77777777" w:rsidR="00C82898" w:rsidRPr="006362FC" w:rsidRDefault="00C82898">
            <w:pPr>
              <w:numPr>
                <w:ilvl w:val="0"/>
                <w:numId w:val="120"/>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What safety precautions should be </w:t>
            </w:r>
            <w:r>
              <w:rPr>
                <w:rFonts w:ascii="Times New Roman" w:eastAsia="Times New Roman" w:hAnsi="Times New Roman" w:cs="Times New Roman"/>
                <w:sz w:val="24"/>
                <w:szCs w:val="24"/>
              </w:rPr>
              <w:t>taken</w:t>
            </w:r>
            <w:r w:rsidRPr="006362FC">
              <w:rPr>
                <w:rFonts w:ascii="Times New Roman" w:eastAsia="Times New Roman" w:hAnsi="Times New Roman" w:cs="Times New Roman"/>
                <w:sz w:val="24"/>
                <w:szCs w:val="24"/>
              </w:rPr>
              <w:t xml:space="preserve"> when removing hair color from the skin?</w:t>
            </w:r>
          </w:p>
          <w:p w14:paraId="466A2875" w14:textId="77777777" w:rsidR="00C82898" w:rsidRPr="006362FC" w:rsidRDefault="00C82898">
            <w:pPr>
              <w:numPr>
                <w:ilvl w:val="0"/>
                <w:numId w:val="120"/>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What are the ways to remove color?</w:t>
            </w:r>
          </w:p>
          <w:p w14:paraId="0D547784"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C79B3CE"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719EF7FA" w14:textId="77777777" w:rsidR="00C82898" w:rsidRDefault="00C82898">
            <w:pPr>
              <w:pStyle w:val="ListParagraph"/>
              <w:numPr>
                <w:ilvl w:val="1"/>
                <w:numId w:val="221"/>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A9C2C1A" w14:textId="77777777" w:rsidR="00C82898" w:rsidRDefault="00C82898">
            <w:pPr>
              <w:pStyle w:val="ListParagraph"/>
              <w:numPr>
                <w:ilvl w:val="1"/>
                <w:numId w:val="221"/>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454CC11"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5425944C"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40B70592"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485D8356"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46845727"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5E1055FF"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63F3D028"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2DB2389E"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p w14:paraId="2932D80C"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Cosmetology Competition</w:t>
            </w:r>
          </w:p>
          <w:p w14:paraId="1E3F520B" w14:textId="1E970540"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Barbering Competition</w:t>
            </w:r>
          </w:p>
        </w:tc>
      </w:tr>
      <w:tr w:rsidR="00C82898" w:rsidRPr="009C4A1C" w14:paraId="420DA9C9" w14:textId="7E3B2D6F" w:rsidTr="00C82898">
        <w:tc>
          <w:tcPr>
            <w:tcW w:w="158" w:type="pct"/>
            <w:shd w:val="clear" w:color="auto" w:fill="FFFFFF" w:themeFill="background1"/>
          </w:tcPr>
          <w:p w14:paraId="24B19702" w14:textId="33C007E1"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713" w:type="pct"/>
            <w:shd w:val="clear" w:color="auto" w:fill="FFFFFF" w:themeFill="background1"/>
            <w:tcMar>
              <w:top w:w="43" w:type="dxa"/>
              <w:left w:w="115" w:type="dxa"/>
              <w:bottom w:w="43" w:type="dxa"/>
              <w:right w:w="115" w:type="dxa"/>
            </w:tcMar>
          </w:tcPr>
          <w:p w14:paraId="4BFAF8F3" w14:textId="68FB2052" w:rsidR="00C82898" w:rsidRPr="009C4A1C" w:rsidRDefault="00C82898" w:rsidP="00DD14A5">
            <w:p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 xml:space="preserve">client record card for color services. </w:t>
            </w:r>
          </w:p>
        </w:tc>
        <w:tc>
          <w:tcPr>
            <w:tcW w:w="1100" w:type="pct"/>
          </w:tcPr>
          <w:p w14:paraId="0513E4FA" w14:textId="77777777" w:rsidR="00C82898" w:rsidRPr="006362FC" w:rsidRDefault="00C82898" w:rsidP="00DD14A5">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Completion</w:t>
            </w:r>
            <w:r w:rsidRPr="006362FC">
              <w:rPr>
                <w:rFonts w:ascii="Times New Roman" w:eastAsia="Times New Roman" w:hAnsi="Times New Roman" w:cs="Times New Roman"/>
                <w:sz w:val="24"/>
                <w:szCs w:val="24"/>
              </w:rPr>
              <w:t xml:space="preserve"> should include</w:t>
            </w:r>
            <w:r>
              <w:rPr>
                <w:rFonts w:ascii="Times New Roman" w:eastAsia="Times New Roman" w:hAnsi="Times New Roman" w:cs="Times New Roman"/>
                <w:sz w:val="24"/>
                <w:szCs w:val="24"/>
              </w:rPr>
              <w:t xml:space="preserve"> recording</w:t>
            </w:r>
          </w:p>
          <w:p w14:paraId="6743EF9C" w14:textId="77777777" w:rsidR="00C82898"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 xml:space="preserve">consultation information </w:t>
            </w:r>
          </w:p>
          <w:p w14:paraId="344C14A1"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difficulties encountered</w:t>
            </w:r>
          </w:p>
          <w:p w14:paraId="65C03FF9"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analysis notes</w:t>
            </w:r>
          </w:p>
          <w:p w14:paraId="1B632B58"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strand test information</w:t>
            </w:r>
          </w:p>
          <w:p w14:paraId="46829A6C"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results</w:t>
            </w:r>
          </w:p>
          <w:p w14:paraId="1B6AF7B4"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timing</w:t>
            </w:r>
          </w:p>
          <w:p w14:paraId="71AD7F64" w14:textId="77777777" w:rsidR="00C82898" w:rsidRPr="006362FC" w:rsidRDefault="00C82898">
            <w:pPr>
              <w:numPr>
                <w:ilvl w:val="0"/>
                <w:numId w:val="121"/>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suggestions for further services.</w:t>
            </w:r>
          </w:p>
          <w:p w14:paraId="762D5838"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27FD18B7"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3A9E1D9" w14:textId="77777777" w:rsidR="00C82898" w:rsidRDefault="00C82898">
            <w:pPr>
              <w:numPr>
                <w:ilvl w:val="0"/>
                <w:numId w:val="1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record consultation information on a record card?</w:t>
            </w:r>
          </w:p>
          <w:p w14:paraId="174A129C" w14:textId="77777777" w:rsidR="00C82898" w:rsidRDefault="00C82898">
            <w:pPr>
              <w:numPr>
                <w:ilvl w:val="0"/>
                <w:numId w:val="1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record all analysis notes, strand test information, results, and timing?</w:t>
            </w:r>
          </w:p>
          <w:p w14:paraId="0FB896CF" w14:textId="77777777" w:rsidR="00C82898" w:rsidRPr="006362FC" w:rsidRDefault="00C82898">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Why is it important to write down anything that went wrong during the color service?</w:t>
            </w:r>
          </w:p>
          <w:p w14:paraId="377E3627" w14:textId="77777777" w:rsidR="00C82898" w:rsidRDefault="00C82898">
            <w:pPr>
              <w:numPr>
                <w:ilvl w:val="0"/>
                <w:numId w:val="122"/>
              </w:numPr>
              <w:spacing w:before="100" w:beforeAutospacing="1" w:after="100" w:afterAutospacing="1"/>
              <w:rPr>
                <w:rFonts w:ascii="Times New Roman" w:eastAsia="Times New Roman" w:hAnsi="Times New Roman" w:cs="Times New Roman"/>
                <w:sz w:val="24"/>
                <w:szCs w:val="24"/>
              </w:rPr>
            </w:pPr>
            <w:r w:rsidRPr="006362FC">
              <w:rPr>
                <w:rFonts w:ascii="Times New Roman" w:eastAsia="Times New Roman" w:hAnsi="Times New Roman" w:cs="Times New Roman"/>
                <w:sz w:val="24"/>
                <w:szCs w:val="24"/>
              </w:rPr>
              <w:t>Why is it important to include products that were used on the client? </w:t>
            </w:r>
          </w:p>
          <w:p w14:paraId="7FF03D6C" w14:textId="77777777" w:rsidR="00C82898" w:rsidRPr="006362FC" w:rsidRDefault="00C82898">
            <w:pPr>
              <w:numPr>
                <w:ilvl w:val="0"/>
                <w:numId w:val="1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record suggestions for future services?</w:t>
            </w:r>
          </w:p>
          <w:p w14:paraId="449E434C"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06888445" w14:textId="3E714E79"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1BDC43B6" w14:textId="77777777" w:rsidR="00C82898" w:rsidRDefault="00C82898">
            <w:pPr>
              <w:pStyle w:val="ListParagraph"/>
              <w:numPr>
                <w:ilvl w:val="1"/>
                <w:numId w:val="22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Orientation and business topics</w:t>
            </w:r>
          </w:p>
          <w:p w14:paraId="6C1E6918" w14:textId="77777777" w:rsidR="00C82898" w:rsidRDefault="00C82898">
            <w:pPr>
              <w:pStyle w:val="ListParagraph"/>
              <w:numPr>
                <w:ilvl w:val="2"/>
                <w:numId w:val="224"/>
              </w:numPr>
              <w:spacing w:before="100" w:beforeAutospacing="1" w:after="100" w:afterAutospacing="1"/>
              <w:ind w:left="761"/>
              <w:rPr>
                <w:rFonts w:ascii="Times New Roman" w:eastAsia="Times New Roman" w:hAnsi="Times New Roman" w:cs="Times New Roman"/>
                <w:sz w:val="24"/>
                <w:szCs w:val="24"/>
              </w:rPr>
            </w:pPr>
            <w:r>
              <w:rPr>
                <w:rFonts w:ascii="Times New Roman" w:eastAsia="Times New Roman" w:hAnsi="Times New Roman" w:cs="Times New Roman"/>
                <w:sz w:val="24"/>
                <w:szCs w:val="24"/>
              </w:rPr>
              <w:t>Client records and confidentiality</w:t>
            </w:r>
          </w:p>
          <w:p w14:paraId="65B29E99" w14:textId="77777777" w:rsidR="00C82898" w:rsidRDefault="00C82898" w:rsidP="00DD14A5">
            <w:pPr>
              <w:pStyle w:val="ListParagraph"/>
              <w:spacing w:before="100" w:beforeAutospacing="1" w:after="100" w:afterAutospacing="1"/>
              <w:ind w:left="360"/>
              <w:rPr>
                <w:rFonts w:ascii="Times New Roman" w:eastAsia="Times New Roman" w:hAnsi="Times New Roman" w:cs="Times New Roman"/>
                <w:sz w:val="24"/>
                <w:szCs w:val="24"/>
              </w:rPr>
            </w:pPr>
          </w:p>
          <w:p w14:paraId="107B4E8B" w14:textId="77777777" w:rsidR="00C82898" w:rsidRDefault="00C82898">
            <w:pPr>
              <w:pStyle w:val="ListParagraph"/>
              <w:numPr>
                <w:ilvl w:val="1"/>
                <w:numId w:val="222"/>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6580E0BE" w14:textId="77777777" w:rsidR="00C82898" w:rsidRDefault="00C82898">
            <w:pPr>
              <w:pStyle w:val="ListParagraph"/>
              <w:numPr>
                <w:ilvl w:val="1"/>
                <w:numId w:val="222"/>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1C3AC659" w14:textId="77777777" w:rsidR="00C82898" w:rsidRPr="000B2C5B" w:rsidRDefault="00C82898">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Hair coloring and bleaching for all hair types, including textured hair </w:t>
            </w:r>
          </w:p>
          <w:p w14:paraId="15D7F856"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Basic color theory</w:t>
            </w:r>
          </w:p>
          <w:p w14:paraId="195EB0F8"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Supplies and equipment</w:t>
            </w:r>
          </w:p>
          <w:p w14:paraId="60B7D6A2" w14:textId="77777777" w:rsidR="00C82898" w:rsidRDefault="00C82898">
            <w:pPr>
              <w:pStyle w:val="ListParagraph"/>
              <w:numPr>
                <w:ilvl w:val="2"/>
                <w:numId w:val="203"/>
              </w:numPr>
              <w:spacing w:before="100" w:beforeAutospacing="1" w:after="100" w:afterAutospacing="1"/>
              <w:ind w:left="740"/>
              <w:rPr>
                <w:rFonts w:ascii="Times New Roman" w:eastAsia="Times New Roman" w:hAnsi="Times New Roman" w:cs="Times New Roman"/>
                <w:sz w:val="24"/>
                <w:szCs w:val="24"/>
              </w:rPr>
            </w:pPr>
            <w:r>
              <w:rPr>
                <w:rFonts w:ascii="Times New Roman" w:eastAsia="Times New Roman" w:hAnsi="Times New Roman" w:cs="Times New Roman"/>
                <w:sz w:val="24"/>
                <w:szCs w:val="24"/>
              </w:rPr>
              <w:t>Procedures and practical application</w:t>
            </w:r>
          </w:p>
          <w:p w14:paraId="07B1FC11" w14:textId="77777777" w:rsidR="00C82898" w:rsidRDefault="00C82898" w:rsidP="00DD14A5">
            <w:pPr>
              <w:pStyle w:val="ListParagraph"/>
              <w:spacing w:before="100" w:beforeAutospacing="1" w:after="100" w:afterAutospacing="1"/>
              <w:ind w:left="740"/>
              <w:rPr>
                <w:rFonts w:ascii="Times New Roman" w:eastAsia="Times New Roman" w:hAnsi="Times New Roman" w:cs="Times New Roman"/>
                <w:sz w:val="24"/>
                <w:szCs w:val="24"/>
              </w:rPr>
            </w:pPr>
          </w:p>
          <w:p w14:paraId="521FCB47"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I.C, II.A, II.B, II.C, and II.E</w:t>
            </w:r>
          </w:p>
          <w:p w14:paraId="3E46ED62"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3F4AF96E" w14:textId="5514EC0B"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tc>
      </w:tr>
      <w:tr w:rsidR="00C82898" w:rsidRPr="009C4A1C" w14:paraId="1A2BCEFF" w14:textId="3A4FBF69" w:rsidTr="00C82898">
        <w:tc>
          <w:tcPr>
            <w:tcW w:w="158" w:type="pct"/>
            <w:shd w:val="clear" w:color="auto" w:fill="D0CECE" w:themeFill="background2" w:themeFillShade="E6"/>
          </w:tcPr>
          <w:p w14:paraId="16D620EE" w14:textId="77777777" w:rsidR="00C82898" w:rsidRPr="009C4A1C" w:rsidRDefault="00C82898" w:rsidP="00DD14A5">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2FB9FC11" w14:textId="3155B78D" w:rsidR="00C82898" w:rsidRPr="009C4A1C" w:rsidRDefault="00C82898" w:rsidP="00DD14A5">
            <w:pPr>
              <w:rPr>
                <w:rFonts w:ascii="Times New Roman" w:eastAsia="Times New Roman" w:hAnsi="Times New Roman" w:cs="Times New Roman"/>
                <w:sz w:val="24"/>
                <w:szCs w:val="24"/>
              </w:rPr>
            </w:pPr>
            <w:r w:rsidRPr="00B161BA">
              <w:rPr>
                <w:rFonts w:ascii="Times New Roman" w:eastAsia="Times New Roman" w:hAnsi="Times New Roman" w:cs="Times New Roman"/>
                <w:b/>
                <w:bCs/>
                <w:sz w:val="24"/>
                <w:szCs w:val="24"/>
              </w:rPr>
              <w:t>Caring for Skin, Hands, and Feet</w:t>
            </w:r>
          </w:p>
        </w:tc>
        <w:tc>
          <w:tcPr>
            <w:tcW w:w="1100" w:type="pct"/>
            <w:shd w:val="clear" w:color="auto" w:fill="D0CECE" w:themeFill="background2" w:themeFillShade="E6"/>
          </w:tcPr>
          <w:p w14:paraId="0D07D519" w14:textId="77777777" w:rsidR="00C82898" w:rsidRPr="00DD14A5" w:rsidRDefault="00C82898" w:rsidP="00DD14A5"/>
        </w:tc>
        <w:tc>
          <w:tcPr>
            <w:tcW w:w="1106" w:type="pct"/>
            <w:shd w:val="clear" w:color="auto" w:fill="D0CECE" w:themeFill="background2" w:themeFillShade="E6"/>
            <w:vAlign w:val="center"/>
          </w:tcPr>
          <w:p w14:paraId="0086C70D" w14:textId="77777777" w:rsidR="00C82898" w:rsidRPr="00A74BC0" w:rsidRDefault="00C82898" w:rsidP="00DD14A5">
            <w:pPr>
              <w:rPr>
                <w:rFonts w:ascii="Times New Roman" w:eastAsia="Times New Roman" w:hAnsi="Times New Roman" w:cs="Times New Roman"/>
                <w:sz w:val="24"/>
                <w:szCs w:val="24"/>
              </w:rPr>
            </w:pPr>
          </w:p>
        </w:tc>
        <w:tc>
          <w:tcPr>
            <w:tcW w:w="673" w:type="pct"/>
            <w:shd w:val="clear" w:color="auto" w:fill="D0CECE" w:themeFill="background2" w:themeFillShade="E6"/>
          </w:tcPr>
          <w:p w14:paraId="4D8EDC38" w14:textId="77777777" w:rsidR="00C82898" w:rsidRPr="009C4A1C" w:rsidRDefault="00C82898" w:rsidP="00DD14A5">
            <w:pPr>
              <w:rPr>
                <w:rFonts w:ascii="Times New Roman" w:eastAsia="Times New Roman" w:hAnsi="Times New Roman" w:cs="Times New Roman"/>
                <w:sz w:val="24"/>
                <w:szCs w:val="24"/>
              </w:rPr>
            </w:pPr>
          </w:p>
        </w:tc>
        <w:tc>
          <w:tcPr>
            <w:tcW w:w="649" w:type="pct"/>
            <w:shd w:val="clear" w:color="auto" w:fill="D0CECE" w:themeFill="background2" w:themeFillShade="E6"/>
          </w:tcPr>
          <w:p w14:paraId="7CA32769" w14:textId="77777777" w:rsidR="00C82898" w:rsidRPr="009C4A1C" w:rsidRDefault="00C82898" w:rsidP="00DD14A5">
            <w:pPr>
              <w:rPr>
                <w:rFonts w:ascii="Times New Roman" w:eastAsia="Times New Roman" w:hAnsi="Times New Roman" w:cs="Times New Roman"/>
                <w:sz w:val="24"/>
                <w:szCs w:val="24"/>
              </w:rPr>
            </w:pPr>
          </w:p>
        </w:tc>
        <w:tc>
          <w:tcPr>
            <w:tcW w:w="600" w:type="pct"/>
            <w:shd w:val="clear" w:color="auto" w:fill="D0CECE" w:themeFill="background2" w:themeFillShade="E6"/>
          </w:tcPr>
          <w:p w14:paraId="206EFFCE"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59571B04" w14:textId="5D584173" w:rsidTr="00C82898">
        <w:tc>
          <w:tcPr>
            <w:tcW w:w="158" w:type="pct"/>
            <w:shd w:val="clear" w:color="auto" w:fill="FFFFFF" w:themeFill="background1"/>
          </w:tcPr>
          <w:p w14:paraId="3597F815" w14:textId="23FA080B"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713" w:type="pct"/>
            <w:shd w:val="clear" w:color="auto" w:fill="FFFFFF" w:themeFill="background1"/>
            <w:tcMar>
              <w:top w:w="43" w:type="dxa"/>
              <w:left w:w="115" w:type="dxa"/>
              <w:bottom w:w="43" w:type="dxa"/>
              <w:right w:w="115" w:type="dxa"/>
            </w:tcMar>
          </w:tcPr>
          <w:p w14:paraId="22150F87" w14:textId="4A13588D"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Remove unwanted hair. </w:t>
            </w:r>
          </w:p>
        </w:tc>
        <w:tc>
          <w:tcPr>
            <w:tcW w:w="1100" w:type="pct"/>
          </w:tcPr>
          <w:p w14:paraId="6338E8CB" w14:textId="77777777" w:rsidR="00C82898" w:rsidRPr="009B2AF5" w:rsidRDefault="00C82898" w:rsidP="00DD14A5">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Removal should include</w:t>
            </w:r>
          </w:p>
          <w:p w14:paraId="1947B034" w14:textId="77777777" w:rsidR="00C82898" w:rsidRDefault="00C82898">
            <w:pPr>
              <w:numPr>
                <w:ilvl w:val="0"/>
                <w:numId w:val="12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solutions</w:t>
            </w:r>
          </w:p>
          <w:p w14:paraId="6E3F896A" w14:textId="77777777" w:rsidR="00C82898" w:rsidRPr="009B2AF5" w:rsidRDefault="00C82898">
            <w:pPr>
              <w:numPr>
                <w:ilvl w:val="0"/>
                <w:numId w:val="12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shaving</w:t>
            </w:r>
          </w:p>
          <w:p w14:paraId="16878F23" w14:textId="77777777" w:rsidR="00C82898" w:rsidRPr="009B2AF5" w:rsidRDefault="00C82898">
            <w:pPr>
              <w:numPr>
                <w:ilvl w:val="0"/>
                <w:numId w:val="12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tweezing</w:t>
            </w:r>
          </w:p>
          <w:p w14:paraId="698AED48" w14:textId="77777777" w:rsidR="00C82898" w:rsidRDefault="00C82898">
            <w:pPr>
              <w:numPr>
                <w:ilvl w:val="0"/>
                <w:numId w:val="123"/>
              </w:numPr>
              <w:spacing w:before="100" w:beforeAutospacing="1" w:after="100" w:afterAutospacing="1"/>
              <w:rPr>
                <w:rFonts w:ascii="Times New Roman" w:eastAsia="Times New Roman" w:hAnsi="Times New Roman" w:cs="Times New Roman"/>
                <w:sz w:val="24"/>
                <w:szCs w:val="24"/>
              </w:rPr>
            </w:pPr>
            <w:r w:rsidRPr="00334F3D">
              <w:rPr>
                <w:rFonts w:ascii="Times New Roman" w:eastAsia="Times New Roman" w:hAnsi="Times New Roman" w:cs="Times New Roman"/>
                <w:sz w:val="24"/>
                <w:szCs w:val="24"/>
              </w:rPr>
              <w:t>waxing</w:t>
            </w:r>
          </w:p>
          <w:p w14:paraId="11BDCC82" w14:textId="77777777" w:rsidR="00C82898" w:rsidRPr="00133E4E" w:rsidRDefault="00C82898">
            <w:pPr>
              <w:numPr>
                <w:ilvl w:val="0"/>
                <w:numId w:val="12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contraindications.</w:t>
            </w:r>
          </w:p>
          <w:p w14:paraId="1D0175FA"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395B598A"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0086D376" w14:textId="77777777" w:rsidR="00C82898" w:rsidRPr="009B2AF5" w:rsidRDefault="00C82898">
            <w:pPr>
              <w:numPr>
                <w:ilvl w:val="0"/>
                <w:numId w:val="12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differences between temporary and permanent hair removal services?</w:t>
            </w:r>
          </w:p>
          <w:p w14:paraId="4F6AFE8D" w14:textId="77777777" w:rsidR="00C82898" w:rsidRPr="009B2AF5" w:rsidRDefault="00C82898">
            <w:pPr>
              <w:numPr>
                <w:ilvl w:val="0"/>
                <w:numId w:val="12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procedure for tweezing hair?</w:t>
            </w:r>
          </w:p>
          <w:p w14:paraId="56B45943" w14:textId="77777777" w:rsidR="00C82898" w:rsidRPr="009B2AF5" w:rsidRDefault="00C82898">
            <w:pPr>
              <w:numPr>
                <w:ilvl w:val="0"/>
                <w:numId w:val="12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different types of waxes?</w:t>
            </w:r>
          </w:p>
          <w:p w14:paraId="5FD1562D" w14:textId="77777777" w:rsidR="00C82898" w:rsidRPr="009B2AF5" w:rsidRDefault="00C82898">
            <w:pPr>
              <w:numPr>
                <w:ilvl w:val="0"/>
                <w:numId w:val="12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safety precautions should be</w:t>
            </w:r>
            <w:r>
              <w:rPr>
                <w:rFonts w:ascii="Times New Roman" w:eastAsia="Times New Roman" w:hAnsi="Times New Roman" w:cs="Times New Roman"/>
                <w:sz w:val="24"/>
                <w:szCs w:val="24"/>
              </w:rPr>
              <w:t xml:space="preserve"> taken</w:t>
            </w:r>
            <w:r w:rsidRPr="009B2AF5">
              <w:rPr>
                <w:rFonts w:ascii="Times New Roman" w:eastAsia="Times New Roman" w:hAnsi="Times New Roman" w:cs="Times New Roman"/>
                <w:sz w:val="24"/>
                <w:szCs w:val="24"/>
              </w:rPr>
              <w:t xml:space="preserve"> when working with hot wax?</w:t>
            </w:r>
          </w:p>
          <w:p w14:paraId="5C17B9AE"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53B3B74" w14:textId="77777777" w:rsidR="00C82898" w:rsidRPr="009C4A1C" w:rsidRDefault="00C82898" w:rsidP="00DD14A5">
            <w:pPr>
              <w:rPr>
                <w:rFonts w:ascii="Times New Roman" w:eastAsia="Times New Roman" w:hAnsi="Times New Roman" w:cs="Times New Roman"/>
                <w:sz w:val="24"/>
                <w:szCs w:val="24"/>
              </w:rPr>
            </w:pPr>
          </w:p>
        </w:tc>
        <w:tc>
          <w:tcPr>
            <w:tcW w:w="649" w:type="pct"/>
          </w:tcPr>
          <w:p w14:paraId="7CE3D955" w14:textId="77777777" w:rsidR="00C82898" w:rsidRDefault="00C82898">
            <w:pPr>
              <w:pStyle w:val="ListParagraph"/>
              <w:numPr>
                <w:ilvl w:val="1"/>
                <w:numId w:val="240"/>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C157BAD" w14:textId="77777777" w:rsidR="00C82898" w:rsidRDefault="00C82898">
            <w:pPr>
              <w:pStyle w:val="ListParagraph"/>
              <w:numPr>
                <w:ilvl w:val="1"/>
                <w:numId w:val="240"/>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F3687F7" w14:textId="77777777" w:rsidR="00C82898" w:rsidRDefault="00C82898">
            <w:pPr>
              <w:pStyle w:val="ListParagraph"/>
              <w:numPr>
                <w:ilvl w:val="1"/>
                <w:numId w:val="23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Hair Removal</w:t>
            </w:r>
          </w:p>
          <w:p w14:paraId="1A0B130E" w14:textId="77777777" w:rsidR="00C82898" w:rsidRDefault="00C82898">
            <w:pPr>
              <w:pStyle w:val="ListParagraph"/>
              <w:numPr>
                <w:ilvl w:val="2"/>
                <w:numId w:val="239"/>
              </w:numPr>
              <w:spacing w:before="100" w:beforeAutospacing="1" w:after="100" w:afterAutospacing="1"/>
              <w:ind w:left="730"/>
              <w:rPr>
                <w:rFonts w:ascii="Times New Roman" w:eastAsia="Times New Roman" w:hAnsi="Times New Roman" w:cs="Times New Roman"/>
                <w:sz w:val="24"/>
                <w:szCs w:val="24"/>
              </w:rPr>
            </w:pPr>
            <w:r>
              <w:rPr>
                <w:rFonts w:ascii="Times New Roman" w:eastAsia="Times New Roman" w:hAnsi="Times New Roman" w:cs="Times New Roman"/>
                <w:sz w:val="24"/>
                <w:szCs w:val="24"/>
              </w:rPr>
              <w:t>Client consultation and analysis</w:t>
            </w:r>
          </w:p>
          <w:p w14:paraId="35E6D189" w14:textId="77777777" w:rsidR="00C82898" w:rsidRDefault="00C82898">
            <w:pPr>
              <w:pStyle w:val="ListParagraph"/>
              <w:numPr>
                <w:ilvl w:val="2"/>
                <w:numId w:val="239"/>
              </w:numPr>
              <w:spacing w:before="100" w:beforeAutospacing="1" w:after="100" w:afterAutospacing="1"/>
              <w:ind w:left="730"/>
              <w:rPr>
                <w:rFonts w:ascii="Times New Roman" w:eastAsia="Times New Roman" w:hAnsi="Times New Roman" w:cs="Times New Roman"/>
                <w:sz w:val="24"/>
                <w:szCs w:val="24"/>
              </w:rPr>
            </w:pPr>
            <w:r>
              <w:rPr>
                <w:rFonts w:ascii="Times New Roman" w:eastAsia="Times New Roman" w:hAnsi="Times New Roman" w:cs="Times New Roman"/>
                <w:sz w:val="24"/>
                <w:szCs w:val="24"/>
              </w:rPr>
              <w:t>Waxing</w:t>
            </w:r>
          </w:p>
          <w:p w14:paraId="73013940" w14:textId="77777777" w:rsidR="00C82898" w:rsidRDefault="00C82898">
            <w:pPr>
              <w:pStyle w:val="ListParagraph"/>
              <w:numPr>
                <w:ilvl w:val="2"/>
                <w:numId w:val="239"/>
              </w:numPr>
              <w:spacing w:before="100" w:beforeAutospacing="1" w:after="100" w:afterAutospacing="1"/>
              <w:ind w:left="730"/>
              <w:rPr>
                <w:rFonts w:ascii="Times New Roman" w:eastAsia="Times New Roman" w:hAnsi="Times New Roman" w:cs="Times New Roman"/>
                <w:sz w:val="24"/>
                <w:szCs w:val="24"/>
              </w:rPr>
            </w:pPr>
            <w:r>
              <w:rPr>
                <w:rFonts w:ascii="Times New Roman" w:eastAsia="Times New Roman" w:hAnsi="Times New Roman" w:cs="Times New Roman"/>
                <w:sz w:val="24"/>
                <w:szCs w:val="24"/>
              </w:rPr>
              <w:t>Mechanical hair removal</w:t>
            </w:r>
          </w:p>
          <w:p w14:paraId="10FE4D34" w14:textId="77777777" w:rsidR="00C82898" w:rsidRDefault="00C82898">
            <w:pPr>
              <w:pStyle w:val="ListParagraph"/>
              <w:numPr>
                <w:ilvl w:val="2"/>
                <w:numId w:val="239"/>
              </w:numPr>
              <w:spacing w:before="100" w:beforeAutospacing="1" w:after="100" w:afterAutospacing="1"/>
              <w:ind w:left="730"/>
              <w:rPr>
                <w:rFonts w:ascii="Times New Roman" w:eastAsia="Times New Roman" w:hAnsi="Times New Roman" w:cs="Times New Roman"/>
                <w:sz w:val="24"/>
                <w:szCs w:val="24"/>
              </w:rPr>
            </w:pPr>
            <w:r>
              <w:rPr>
                <w:rFonts w:ascii="Times New Roman" w:eastAsia="Times New Roman" w:hAnsi="Times New Roman" w:cs="Times New Roman"/>
                <w:sz w:val="24"/>
                <w:szCs w:val="24"/>
              </w:rPr>
              <w:t>Tweezing and threading</w:t>
            </w:r>
          </w:p>
          <w:p w14:paraId="06E48E99" w14:textId="77777777" w:rsidR="00C82898" w:rsidRDefault="00C82898">
            <w:pPr>
              <w:pStyle w:val="ListParagraph"/>
              <w:numPr>
                <w:ilvl w:val="2"/>
                <w:numId w:val="239"/>
              </w:numPr>
              <w:spacing w:before="100" w:beforeAutospacing="1" w:after="100" w:afterAutospacing="1"/>
              <w:ind w:left="730"/>
              <w:rPr>
                <w:rFonts w:ascii="Times New Roman" w:eastAsia="Times New Roman" w:hAnsi="Times New Roman" w:cs="Times New Roman"/>
                <w:sz w:val="24"/>
                <w:szCs w:val="24"/>
              </w:rPr>
            </w:pPr>
            <w:r>
              <w:rPr>
                <w:rFonts w:ascii="Times New Roman" w:eastAsia="Times New Roman" w:hAnsi="Times New Roman" w:cs="Times New Roman"/>
                <w:sz w:val="24"/>
                <w:szCs w:val="24"/>
              </w:rPr>
              <w:t>Chemical hair removal.</w:t>
            </w:r>
          </w:p>
          <w:p w14:paraId="093F3ABC" w14:textId="77777777" w:rsidR="00C82898" w:rsidRDefault="00C82898" w:rsidP="00DD14A5">
            <w:pPr>
              <w:pStyle w:val="ListParagraph"/>
              <w:spacing w:before="100" w:beforeAutospacing="1" w:after="100" w:afterAutospacing="1"/>
              <w:ind w:left="360"/>
              <w:rPr>
                <w:rFonts w:ascii="Times New Roman" w:eastAsia="Times New Roman" w:hAnsi="Times New Roman" w:cs="Times New Roman"/>
                <w:sz w:val="24"/>
                <w:szCs w:val="24"/>
              </w:rPr>
            </w:pPr>
          </w:p>
          <w:p w14:paraId="59BCE5C8" w14:textId="77777777" w:rsidR="00C82898" w:rsidRPr="000B2C5B" w:rsidRDefault="00C82898">
            <w:pPr>
              <w:pStyle w:val="ListParagraph"/>
              <w:numPr>
                <w:ilvl w:val="0"/>
                <w:numId w:val="23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III.A, III.B, and III.C</w:t>
            </w:r>
          </w:p>
          <w:p w14:paraId="1C64928E"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DD3BAC9" w14:textId="0C30DF80"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tc>
      </w:tr>
      <w:tr w:rsidR="00C82898" w:rsidRPr="009C4A1C" w14:paraId="52A64D3F" w14:textId="5EB17AF9" w:rsidTr="00C82898">
        <w:tc>
          <w:tcPr>
            <w:tcW w:w="158" w:type="pct"/>
            <w:shd w:val="clear" w:color="auto" w:fill="FFFFFF" w:themeFill="background1"/>
          </w:tcPr>
          <w:p w14:paraId="4ED81F86" w14:textId="3EC81F4B"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713" w:type="pct"/>
            <w:shd w:val="clear" w:color="auto" w:fill="FFFFFF" w:themeFill="background1"/>
            <w:tcMar>
              <w:top w:w="43" w:type="dxa"/>
              <w:left w:w="115" w:type="dxa"/>
              <w:bottom w:w="43" w:type="dxa"/>
              <w:right w:w="115" w:type="dxa"/>
            </w:tcMar>
          </w:tcPr>
          <w:p w14:paraId="1E6560D5" w14:textId="77777777" w:rsidR="00C82898" w:rsidRDefault="00C82898" w:rsidP="00864B1A">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basic manicure. </w:t>
            </w:r>
          </w:p>
          <w:p w14:paraId="543E38A3" w14:textId="77777777" w:rsidR="00C82898" w:rsidRPr="009C4A1C" w:rsidRDefault="00C82898" w:rsidP="00864B1A">
            <w:pPr>
              <w:rPr>
                <w:rFonts w:ascii="Times New Roman" w:eastAsia="Times New Roman" w:hAnsi="Times New Roman" w:cs="Times New Roman"/>
                <w:sz w:val="24"/>
                <w:szCs w:val="24"/>
              </w:rPr>
            </w:pPr>
          </w:p>
        </w:tc>
        <w:tc>
          <w:tcPr>
            <w:tcW w:w="1100" w:type="pct"/>
          </w:tcPr>
          <w:p w14:paraId="4C87F4DB" w14:textId="77777777" w:rsidR="00C82898" w:rsidRDefault="00C82898" w:rsidP="00864B1A">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Performance should include</w:t>
            </w:r>
          </w:p>
          <w:p w14:paraId="16C956BE" w14:textId="77777777" w:rsidR="00C82898" w:rsidRPr="00091DB3" w:rsidRDefault="00C82898" w:rsidP="00864B1A">
            <w:pPr>
              <w:ind w:left="360"/>
              <w:rPr>
                <w:rFonts w:ascii="Times New Roman" w:eastAsia="Times New Roman" w:hAnsi="Times New Roman" w:cs="Times New Roman"/>
                <w:sz w:val="24"/>
                <w:szCs w:val="24"/>
              </w:rPr>
            </w:pPr>
            <w:r w:rsidRPr="00091DB3">
              <w:rPr>
                <w:rFonts w:ascii="Times New Roman" w:eastAsia="Times New Roman" w:hAnsi="Times New Roman" w:cs="Times New Roman"/>
                <w:sz w:val="24"/>
                <w:szCs w:val="24"/>
              </w:rPr>
              <w:t>pre-service</w:t>
            </w:r>
          </w:p>
          <w:p w14:paraId="4511810D" w14:textId="77777777" w:rsidR="00C82898" w:rsidRPr="00355269" w:rsidRDefault="00C82898">
            <w:pPr>
              <w:numPr>
                <w:ilvl w:val="0"/>
                <w:numId w:val="125"/>
              </w:num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examining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client's skin and hands for abrasions, disorders, and diseases</w:t>
            </w:r>
          </w:p>
          <w:p w14:paraId="4B90BB3F" w14:textId="77777777" w:rsidR="00C82898" w:rsidRPr="00355269"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maintaining and disinfecting implements and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work area</w:t>
            </w:r>
          </w:p>
          <w:p w14:paraId="0A6C2C78" w14:textId="77777777" w:rsidR="00C82898" w:rsidRPr="00091DB3" w:rsidRDefault="00C82898" w:rsidP="00864B1A">
            <w:pPr>
              <w:ind w:left="461"/>
              <w:rPr>
                <w:rFonts w:ascii="Times New Roman" w:eastAsia="Times New Roman" w:hAnsi="Times New Roman" w:cs="Times New Roman"/>
                <w:sz w:val="24"/>
                <w:szCs w:val="24"/>
              </w:rPr>
            </w:pPr>
            <w:r w:rsidRPr="00091DB3">
              <w:rPr>
                <w:rFonts w:ascii="Times New Roman" w:eastAsia="Times New Roman" w:hAnsi="Times New Roman" w:cs="Times New Roman"/>
                <w:sz w:val="24"/>
                <w:szCs w:val="24"/>
              </w:rPr>
              <w:t xml:space="preserve">in service </w:t>
            </w:r>
          </w:p>
          <w:p w14:paraId="72F29D21" w14:textId="77777777" w:rsidR="00C82898" w:rsidRPr="009B2AF5" w:rsidRDefault="00C82898">
            <w:pPr>
              <w:numPr>
                <w:ilvl w:val="0"/>
                <w:numId w:val="125"/>
              </w:numPr>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removing polish, if necessary</w:t>
            </w:r>
          </w:p>
          <w:p w14:paraId="6082FB44"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shaping nails</w:t>
            </w:r>
          </w:p>
          <w:p w14:paraId="1BEE3859" w14:textId="77777777" w:rsidR="00C82898"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277AC8">
              <w:rPr>
                <w:rFonts w:ascii="Times New Roman" w:eastAsia="Times New Roman" w:hAnsi="Times New Roman" w:cs="Times New Roman"/>
                <w:sz w:val="24"/>
                <w:szCs w:val="24"/>
              </w:rPr>
              <w:t>softening cuticles in finger bowl</w:t>
            </w:r>
          </w:p>
          <w:p w14:paraId="1CF45D3D" w14:textId="77777777" w:rsidR="00C82898" w:rsidRPr="00277AC8"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277AC8">
              <w:rPr>
                <w:rFonts w:ascii="Times New Roman" w:eastAsia="Times New Roman" w:hAnsi="Times New Roman" w:cs="Times New Roman"/>
                <w:sz w:val="24"/>
                <w:szCs w:val="24"/>
              </w:rPr>
              <w:t xml:space="preserve">drying fingers with </w:t>
            </w:r>
            <w:r>
              <w:rPr>
                <w:rFonts w:ascii="Times New Roman" w:eastAsia="Times New Roman" w:hAnsi="Times New Roman" w:cs="Times New Roman"/>
                <w:sz w:val="24"/>
                <w:szCs w:val="24"/>
              </w:rPr>
              <w:t xml:space="preserve">a </w:t>
            </w:r>
            <w:r w:rsidRPr="00277AC8">
              <w:rPr>
                <w:rFonts w:ascii="Times New Roman" w:eastAsia="Times New Roman" w:hAnsi="Times New Roman" w:cs="Times New Roman"/>
                <w:sz w:val="24"/>
                <w:szCs w:val="24"/>
              </w:rPr>
              <w:t>towel</w:t>
            </w:r>
          </w:p>
          <w:p w14:paraId="65A9BBC2"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cuticle remover</w:t>
            </w:r>
          </w:p>
          <w:p w14:paraId="3B94F012"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loosening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 xml:space="preserve">cuticle with </w:t>
            </w:r>
            <w:r>
              <w:rPr>
                <w:rFonts w:ascii="Times New Roman" w:eastAsia="Times New Roman" w:hAnsi="Times New Roman" w:cs="Times New Roman"/>
                <w:sz w:val="24"/>
                <w:szCs w:val="24"/>
              </w:rPr>
              <w:t xml:space="preserve">an </w:t>
            </w:r>
            <w:r w:rsidRPr="009B2AF5">
              <w:rPr>
                <w:rFonts w:ascii="Times New Roman" w:eastAsia="Times New Roman" w:hAnsi="Times New Roman" w:cs="Times New Roman"/>
                <w:sz w:val="24"/>
                <w:szCs w:val="24"/>
              </w:rPr>
              <w:t>orangewood stick covered with cotton</w:t>
            </w:r>
          </w:p>
          <w:p w14:paraId="5BCAC046" w14:textId="24733041"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cleaning under free edge with </w:t>
            </w:r>
            <w:r>
              <w:rPr>
                <w:rFonts w:ascii="Times New Roman" w:eastAsia="Times New Roman" w:hAnsi="Times New Roman" w:cs="Times New Roman"/>
                <w:sz w:val="24"/>
                <w:szCs w:val="24"/>
              </w:rPr>
              <w:t xml:space="preserve">an </w:t>
            </w:r>
            <w:r w:rsidRPr="009B2AF5">
              <w:rPr>
                <w:rFonts w:ascii="Times New Roman" w:eastAsia="Times New Roman" w:hAnsi="Times New Roman" w:cs="Times New Roman"/>
                <w:sz w:val="24"/>
                <w:szCs w:val="24"/>
              </w:rPr>
              <w:t>orangewood stick</w:t>
            </w:r>
          </w:p>
          <w:p w14:paraId="0C3F2030"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removing excess dead skin, if necessary</w:t>
            </w:r>
          </w:p>
          <w:p w14:paraId="6CC29459"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nail whitener under free edge, if necessary</w:t>
            </w:r>
          </w:p>
          <w:p w14:paraId="7FC1FC09"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cuticle oil or cream and massag</w:t>
            </w:r>
            <w:r>
              <w:rPr>
                <w:rFonts w:ascii="Times New Roman" w:eastAsia="Times New Roman" w:hAnsi="Times New Roman" w:cs="Times New Roman"/>
                <w:sz w:val="24"/>
                <w:szCs w:val="24"/>
              </w:rPr>
              <w:t xml:space="preserve">ing it </w:t>
            </w:r>
            <w:r w:rsidRPr="009B2AF5">
              <w:rPr>
                <w:rFonts w:ascii="Times New Roman" w:eastAsia="Times New Roman" w:hAnsi="Times New Roman" w:cs="Times New Roman"/>
                <w:sz w:val="24"/>
                <w:szCs w:val="24"/>
              </w:rPr>
              <w:t>into cuticles</w:t>
            </w:r>
          </w:p>
          <w:p w14:paraId="4FEEE014"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removing excess oil from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nail bed</w:t>
            </w:r>
          </w:p>
          <w:p w14:paraId="1A172E05"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base coat to nails</w:t>
            </w:r>
          </w:p>
          <w:p w14:paraId="064D25A0"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nail color to nails</w:t>
            </w:r>
          </w:p>
          <w:p w14:paraId="58A91A41"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removing excess polish from around the cuticle area</w:t>
            </w:r>
          </w:p>
          <w:p w14:paraId="6A61131E" w14:textId="77777777" w:rsidR="00C82898" w:rsidRPr="009B2AF5"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topcoat to nails</w:t>
            </w:r>
          </w:p>
          <w:p w14:paraId="29274822" w14:textId="77777777" w:rsidR="00C82898" w:rsidRDefault="00C82898">
            <w:pPr>
              <w:numPr>
                <w:ilvl w:val="0"/>
                <w:numId w:val="12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hand lotion to hands, using massage techniques</w:t>
            </w:r>
          </w:p>
          <w:p w14:paraId="6306F8D8" w14:textId="77777777" w:rsidR="00C82898" w:rsidRPr="00091DB3" w:rsidRDefault="00C82898" w:rsidP="00864B1A">
            <w:pPr>
              <w:ind w:left="360"/>
              <w:rPr>
                <w:rFonts w:ascii="Times New Roman" w:eastAsia="Times New Roman" w:hAnsi="Times New Roman" w:cs="Times New Roman"/>
                <w:sz w:val="24"/>
                <w:szCs w:val="24"/>
              </w:rPr>
            </w:pPr>
            <w:r w:rsidRPr="00091DB3">
              <w:rPr>
                <w:rFonts w:ascii="Times New Roman" w:eastAsia="Times New Roman" w:hAnsi="Times New Roman" w:cs="Times New Roman"/>
                <w:sz w:val="24"/>
                <w:szCs w:val="24"/>
              </w:rPr>
              <w:t>post-service</w:t>
            </w:r>
          </w:p>
          <w:p w14:paraId="1D857506" w14:textId="77777777" w:rsidR="00C82898" w:rsidRPr="00D34044" w:rsidRDefault="00C82898">
            <w:pPr>
              <w:numPr>
                <w:ilvl w:val="0"/>
                <w:numId w:val="125"/>
              </w:num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sanitizing and disinfecting implements and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work area</w:t>
            </w:r>
            <w:r w:rsidRPr="00D34044">
              <w:rPr>
                <w:rFonts w:ascii="Times New Roman" w:eastAsia="Times New Roman" w:hAnsi="Times New Roman" w:cs="Times New Roman"/>
                <w:sz w:val="24"/>
                <w:szCs w:val="24"/>
              </w:rPr>
              <w:t>.</w:t>
            </w:r>
          </w:p>
          <w:p w14:paraId="720FA0B3"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7634C14D"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0E8A54D" w14:textId="77777777" w:rsidR="00C82898" w:rsidRPr="009B2AF5" w:rsidRDefault="00C82898">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Why is it necessary to analyze the hands and nails?</w:t>
            </w:r>
          </w:p>
          <w:p w14:paraId="581A5E67" w14:textId="77777777" w:rsidR="00C82898" w:rsidRPr="009B2AF5" w:rsidRDefault="00C82898">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five nail shapes?</w:t>
            </w:r>
          </w:p>
          <w:p w14:paraId="06A470AF" w14:textId="77777777" w:rsidR="00C82898" w:rsidRPr="009B2AF5" w:rsidRDefault="00C82898">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differences between a basic manicure and a specialty service manicure?</w:t>
            </w:r>
          </w:p>
          <w:p w14:paraId="6D83A630" w14:textId="77777777" w:rsidR="00C82898" w:rsidRPr="009B2AF5" w:rsidRDefault="00C82898">
            <w:pPr>
              <w:numPr>
                <w:ilvl w:val="0"/>
                <w:numId w:val="126"/>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purpose of massaging the hands?</w:t>
            </w:r>
          </w:p>
          <w:p w14:paraId="5C94EAE9"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5804DE76" w14:textId="77777777" w:rsidR="00C82898" w:rsidRPr="009C4A1C" w:rsidRDefault="00C82898" w:rsidP="00864B1A">
            <w:pPr>
              <w:rPr>
                <w:rFonts w:ascii="Times New Roman" w:eastAsia="Times New Roman" w:hAnsi="Times New Roman" w:cs="Times New Roman"/>
                <w:sz w:val="24"/>
                <w:szCs w:val="24"/>
              </w:rPr>
            </w:pPr>
          </w:p>
        </w:tc>
        <w:tc>
          <w:tcPr>
            <w:tcW w:w="649" w:type="pct"/>
          </w:tcPr>
          <w:p w14:paraId="6E8B7D9D" w14:textId="77777777" w:rsidR="00C82898" w:rsidRDefault="00C82898">
            <w:pPr>
              <w:pStyle w:val="ListParagraph"/>
              <w:numPr>
                <w:ilvl w:val="1"/>
                <w:numId w:val="225"/>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785EEBBD" w14:textId="77777777" w:rsidR="00C82898" w:rsidRDefault="00C82898">
            <w:pPr>
              <w:pStyle w:val="ListParagraph"/>
              <w:numPr>
                <w:ilvl w:val="1"/>
                <w:numId w:val="225"/>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C86ADAA" w14:textId="77777777" w:rsidR="00C82898" w:rsidRDefault="00C82898">
            <w:pPr>
              <w:pStyle w:val="ListParagraph"/>
              <w:numPr>
                <w:ilvl w:val="1"/>
                <w:numId w:val="2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05C14447" w14:textId="77777777" w:rsidR="00C82898" w:rsidRDefault="00C82898">
            <w:pPr>
              <w:pStyle w:val="ListParagraph"/>
              <w:numPr>
                <w:ilvl w:val="2"/>
                <w:numId w:val="22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62651276" w14:textId="77777777" w:rsidR="00C82898" w:rsidRDefault="00C82898">
            <w:pPr>
              <w:pStyle w:val="ListParagraph"/>
              <w:numPr>
                <w:ilvl w:val="2"/>
                <w:numId w:val="22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5A821B52" w14:textId="77777777" w:rsidR="00C82898" w:rsidRDefault="00C82898">
            <w:pPr>
              <w:pStyle w:val="ListParagraph"/>
              <w:numPr>
                <w:ilvl w:val="2"/>
                <w:numId w:val="226"/>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4C5F0C8E" w14:textId="77777777" w:rsidR="00C82898" w:rsidRDefault="00C82898" w:rsidP="00864B1A">
            <w:pPr>
              <w:pStyle w:val="ListParagraph"/>
              <w:spacing w:before="100" w:beforeAutospacing="1" w:after="100" w:afterAutospacing="1"/>
              <w:ind w:left="360"/>
              <w:rPr>
                <w:rFonts w:ascii="Times New Roman" w:eastAsia="Times New Roman" w:hAnsi="Times New Roman" w:cs="Times New Roman"/>
                <w:sz w:val="24"/>
                <w:szCs w:val="24"/>
              </w:rPr>
            </w:pPr>
          </w:p>
          <w:p w14:paraId="75716F69"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1BCC0875" w14:textId="77777777" w:rsidR="00C82898" w:rsidRDefault="00C82898" w:rsidP="00864B1A">
            <w:pPr>
              <w:pStyle w:val="ListParagraph"/>
              <w:spacing w:before="100" w:beforeAutospacing="1" w:after="100" w:afterAutospacing="1"/>
              <w:ind w:left="360"/>
              <w:rPr>
                <w:rFonts w:ascii="Times New Roman" w:eastAsia="Times New Roman" w:hAnsi="Times New Roman" w:cs="Times New Roman"/>
                <w:sz w:val="24"/>
                <w:szCs w:val="24"/>
              </w:rPr>
            </w:pPr>
          </w:p>
          <w:p w14:paraId="4DD72B55"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63BEFE2B"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p w14:paraId="59C78702" w14:textId="3129B3EE"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Nail Competition</w:t>
            </w:r>
          </w:p>
        </w:tc>
      </w:tr>
      <w:tr w:rsidR="00C82898" w:rsidRPr="009C4A1C" w14:paraId="2AEA59DD" w14:textId="56934EC9" w:rsidTr="00C82898">
        <w:tc>
          <w:tcPr>
            <w:tcW w:w="158" w:type="pct"/>
            <w:shd w:val="clear" w:color="auto" w:fill="FFFFFF" w:themeFill="background1"/>
          </w:tcPr>
          <w:p w14:paraId="2A809E04" w14:textId="186D386C"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117</w:t>
            </w:r>
          </w:p>
        </w:tc>
        <w:tc>
          <w:tcPr>
            <w:tcW w:w="713" w:type="pct"/>
            <w:shd w:val="clear" w:color="auto" w:fill="FFFFFF" w:themeFill="background1"/>
            <w:tcMar>
              <w:top w:w="43" w:type="dxa"/>
              <w:left w:w="115" w:type="dxa"/>
              <w:bottom w:w="43" w:type="dxa"/>
              <w:right w:w="115" w:type="dxa"/>
            </w:tcMar>
          </w:tcPr>
          <w:p w14:paraId="311A443A" w14:textId="77777777" w:rsidR="00C82898" w:rsidRDefault="00C82898" w:rsidP="00864B1A">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 xml:space="preserve">basic pedicure. </w:t>
            </w:r>
            <w:r>
              <w:rPr>
                <w:rFonts w:ascii="Times New Roman" w:eastAsia="Times New Roman" w:hAnsi="Times New Roman" w:cs="Times New Roman"/>
                <w:sz w:val="24"/>
                <w:szCs w:val="24"/>
              </w:rPr>
              <w:tab/>
            </w:r>
          </w:p>
          <w:p w14:paraId="233AC823" w14:textId="77777777" w:rsidR="00C82898" w:rsidRPr="009C4A1C" w:rsidRDefault="00C82898" w:rsidP="00864B1A">
            <w:pPr>
              <w:rPr>
                <w:rFonts w:ascii="Times New Roman" w:eastAsia="Times New Roman" w:hAnsi="Times New Roman" w:cs="Times New Roman"/>
                <w:sz w:val="24"/>
                <w:szCs w:val="24"/>
              </w:rPr>
            </w:pPr>
          </w:p>
        </w:tc>
        <w:tc>
          <w:tcPr>
            <w:tcW w:w="1100" w:type="pct"/>
          </w:tcPr>
          <w:p w14:paraId="37EB2D25" w14:textId="77777777" w:rsidR="00C82898" w:rsidRDefault="00C82898" w:rsidP="00864B1A">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Performance should include</w:t>
            </w:r>
          </w:p>
          <w:p w14:paraId="542FC878" w14:textId="77777777" w:rsidR="00C82898" w:rsidRPr="00091DB3" w:rsidRDefault="00C82898" w:rsidP="00864B1A">
            <w:pPr>
              <w:ind w:left="360"/>
              <w:rPr>
                <w:rFonts w:ascii="Times New Roman" w:eastAsia="Times New Roman" w:hAnsi="Times New Roman" w:cs="Times New Roman"/>
                <w:sz w:val="24"/>
                <w:szCs w:val="24"/>
              </w:rPr>
            </w:pPr>
            <w:r w:rsidRPr="00091DB3">
              <w:rPr>
                <w:rFonts w:ascii="Times New Roman" w:eastAsia="Times New Roman" w:hAnsi="Times New Roman" w:cs="Times New Roman"/>
                <w:sz w:val="24"/>
                <w:szCs w:val="24"/>
              </w:rPr>
              <w:t>pre-service</w:t>
            </w:r>
          </w:p>
          <w:p w14:paraId="482A903D" w14:textId="77777777" w:rsidR="00C82898" w:rsidRPr="00D34044" w:rsidRDefault="00C82898">
            <w:pPr>
              <w:numPr>
                <w:ilvl w:val="0"/>
                <w:numId w:val="127"/>
              </w:numPr>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maintaining and disinfecting pedicure equipment and</w:t>
            </w:r>
            <w:r w:rsidRPr="00D34044">
              <w:rPr>
                <w:rFonts w:ascii="Times New Roman" w:eastAsia="Times New Roman" w:hAnsi="Times New Roman" w:cs="Times New Roman"/>
                <w:sz w:val="24"/>
                <w:szCs w:val="24"/>
              </w:rPr>
              <w:t xml:space="preserve"> tools</w:t>
            </w:r>
          </w:p>
          <w:p w14:paraId="23EC5C8A" w14:textId="77777777" w:rsidR="00C82898" w:rsidRPr="00D34044"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D34044">
              <w:rPr>
                <w:rFonts w:ascii="Times New Roman" w:eastAsia="Times New Roman" w:hAnsi="Times New Roman" w:cs="Times New Roman"/>
                <w:sz w:val="24"/>
                <w:szCs w:val="24"/>
              </w:rPr>
              <w:t>recognizing contraindications</w:t>
            </w:r>
          </w:p>
          <w:p w14:paraId="3DA6CE95" w14:textId="77777777" w:rsidR="00C82898" w:rsidRPr="00355269"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examining the client's skin and feet for abrasions, disorders, and diseases</w:t>
            </w:r>
          </w:p>
          <w:p w14:paraId="435009AA" w14:textId="77777777" w:rsidR="00C82898"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arranging required equipment, implements, and materials</w:t>
            </w:r>
          </w:p>
          <w:p w14:paraId="708F88EF" w14:textId="77777777" w:rsidR="00C82898" w:rsidRPr="003222AF" w:rsidRDefault="00C82898" w:rsidP="00864B1A">
            <w:pPr>
              <w:ind w:left="461"/>
              <w:rPr>
                <w:rFonts w:ascii="Times New Roman" w:eastAsia="Times New Roman" w:hAnsi="Times New Roman" w:cs="Times New Roman"/>
                <w:sz w:val="24"/>
                <w:szCs w:val="24"/>
              </w:rPr>
            </w:pPr>
            <w:r w:rsidRPr="003222AF">
              <w:rPr>
                <w:rFonts w:ascii="Times New Roman" w:eastAsia="Times New Roman" w:hAnsi="Times New Roman" w:cs="Times New Roman"/>
                <w:sz w:val="24"/>
                <w:szCs w:val="24"/>
              </w:rPr>
              <w:t>in</w:t>
            </w:r>
            <w:r>
              <w:rPr>
                <w:rFonts w:ascii="Times New Roman" w:eastAsia="Times New Roman" w:hAnsi="Times New Roman" w:cs="Times New Roman"/>
                <w:sz w:val="24"/>
                <w:szCs w:val="24"/>
              </w:rPr>
              <w:t>-</w:t>
            </w:r>
            <w:r w:rsidRPr="003222AF">
              <w:rPr>
                <w:rFonts w:ascii="Times New Roman" w:eastAsia="Times New Roman" w:hAnsi="Times New Roman" w:cs="Times New Roman"/>
                <w:sz w:val="24"/>
                <w:szCs w:val="24"/>
              </w:rPr>
              <w:t>service</w:t>
            </w:r>
          </w:p>
          <w:p w14:paraId="4D853248" w14:textId="77777777" w:rsidR="00C82898" w:rsidRPr="009B2AF5" w:rsidRDefault="00C82898">
            <w:pPr>
              <w:numPr>
                <w:ilvl w:val="0"/>
                <w:numId w:val="127"/>
              </w:numPr>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placing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 xml:space="preserve">client's feet on </w:t>
            </w:r>
            <w:r>
              <w:rPr>
                <w:rFonts w:ascii="Times New Roman" w:eastAsia="Times New Roman" w:hAnsi="Times New Roman" w:cs="Times New Roman"/>
                <w:sz w:val="24"/>
                <w:szCs w:val="24"/>
              </w:rPr>
              <w:t xml:space="preserve">a </w:t>
            </w:r>
            <w:r w:rsidRPr="009B2AF5">
              <w:rPr>
                <w:rFonts w:ascii="Times New Roman" w:eastAsia="Times New Roman" w:hAnsi="Times New Roman" w:cs="Times New Roman"/>
                <w:sz w:val="24"/>
                <w:szCs w:val="24"/>
              </w:rPr>
              <w:t>clean paper towel on a footrest</w:t>
            </w:r>
          </w:p>
          <w:p w14:paraId="09E6DEEF"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filling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footbath with warm water to cover the ankles</w:t>
            </w:r>
          </w:p>
          <w:p w14:paraId="79032414"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adding antiseptic or antibacterial soap to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 xml:space="preserve">footbath and placing both feet in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 xml:space="preserve">bath for </w:t>
            </w:r>
            <w:r>
              <w:rPr>
                <w:rFonts w:ascii="Times New Roman" w:eastAsia="Times New Roman" w:hAnsi="Times New Roman" w:cs="Times New Roman"/>
                <w:sz w:val="24"/>
                <w:szCs w:val="24"/>
              </w:rPr>
              <w:t>3 to 5</w:t>
            </w:r>
            <w:r w:rsidRPr="009B2AF5">
              <w:rPr>
                <w:rFonts w:ascii="Times New Roman" w:eastAsia="Times New Roman" w:hAnsi="Times New Roman" w:cs="Times New Roman"/>
                <w:sz w:val="24"/>
                <w:szCs w:val="24"/>
              </w:rPr>
              <w:t xml:space="preserve"> minutes</w:t>
            </w:r>
          </w:p>
          <w:p w14:paraId="088C0862"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removing feet from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footbath, rinsing feet, and wiping them dry</w:t>
            </w:r>
          </w:p>
          <w:p w14:paraId="7F2A477A"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removing polish, if necessary</w:t>
            </w:r>
          </w:p>
          <w:p w14:paraId="14051626"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filing toenails straight across and even with the ends of the toes with </w:t>
            </w:r>
            <w:r>
              <w:rPr>
                <w:rFonts w:ascii="Times New Roman" w:eastAsia="Times New Roman" w:hAnsi="Times New Roman" w:cs="Times New Roman"/>
                <w:sz w:val="24"/>
                <w:szCs w:val="24"/>
              </w:rPr>
              <w:t xml:space="preserve">an </w:t>
            </w:r>
            <w:r w:rsidRPr="009B2AF5">
              <w:rPr>
                <w:rFonts w:ascii="Times New Roman" w:eastAsia="Times New Roman" w:hAnsi="Times New Roman" w:cs="Times New Roman"/>
                <w:sz w:val="24"/>
                <w:szCs w:val="24"/>
              </w:rPr>
              <w:t>emery board</w:t>
            </w:r>
            <w:r>
              <w:rPr>
                <w:rFonts w:ascii="Times New Roman" w:eastAsia="Times New Roman" w:hAnsi="Times New Roman" w:cs="Times New Roman"/>
                <w:sz w:val="24"/>
                <w:szCs w:val="24"/>
              </w:rPr>
              <w:t xml:space="preserve">, </w:t>
            </w:r>
            <w:r w:rsidRPr="009B2AF5">
              <w:rPr>
                <w:rFonts w:ascii="Times New Roman" w:eastAsia="Times New Roman" w:hAnsi="Times New Roman" w:cs="Times New Roman"/>
                <w:sz w:val="24"/>
                <w:szCs w:val="24"/>
              </w:rPr>
              <w:t>taking care to avoid filing into the corners of the nails</w:t>
            </w:r>
          </w:p>
          <w:p w14:paraId="222F68FA"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using a cotton-tipped orangewood stick, apply</w:t>
            </w:r>
            <w:r>
              <w:rPr>
                <w:rFonts w:ascii="Times New Roman" w:eastAsia="Times New Roman" w:hAnsi="Times New Roman" w:cs="Times New Roman"/>
                <w:sz w:val="24"/>
                <w:szCs w:val="24"/>
              </w:rPr>
              <w:t>ing</w:t>
            </w:r>
            <w:r w:rsidRPr="009B2AF5">
              <w:rPr>
                <w:rFonts w:ascii="Times New Roman" w:eastAsia="Times New Roman" w:hAnsi="Times New Roman" w:cs="Times New Roman"/>
                <w:sz w:val="24"/>
                <w:szCs w:val="24"/>
              </w:rPr>
              <w:t xml:space="preserve"> cuticle solvent to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 xml:space="preserve">cuticle and under </w:t>
            </w:r>
            <w:r>
              <w:rPr>
                <w:rFonts w:ascii="Times New Roman" w:eastAsia="Times New Roman" w:hAnsi="Times New Roman" w:cs="Times New Roman"/>
                <w:sz w:val="24"/>
                <w:szCs w:val="24"/>
              </w:rPr>
              <w:t xml:space="preserve">the </w:t>
            </w:r>
            <w:r w:rsidRPr="009B2AF5">
              <w:rPr>
                <w:rFonts w:ascii="Times New Roman" w:eastAsia="Times New Roman" w:hAnsi="Times New Roman" w:cs="Times New Roman"/>
                <w:sz w:val="24"/>
                <w:szCs w:val="24"/>
              </w:rPr>
              <w:t>free edge of each toenail</w:t>
            </w:r>
          </w:p>
          <w:p w14:paraId="0FDB0901"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massaging each toe with cuticle cream or oil</w:t>
            </w:r>
          </w:p>
          <w:p w14:paraId="60F51818" w14:textId="77777777" w:rsidR="00C82898"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scrubbing feet in warm, soapy water</w:t>
            </w:r>
          </w:p>
          <w:p w14:paraId="35AA3B6B"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rinsing and drying thoroughly</w:t>
            </w:r>
          </w:p>
          <w:p w14:paraId="5EB64485"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applying lotion or cream over the foot to just above the ankle</w:t>
            </w:r>
          </w:p>
          <w:p w14:paraId="116F9B8E"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massaging both feet, using massage techniques</w:t>
            </w:r>
          </w:p>
          <w:p w14:paraId="01AF4605" w14:textId="77777777" w:rsidR="00C82898" w:rsidRPr="009B2AF5"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removing traces of lotion from the nails</w:t>
            </w:r>
          </w:p>
          <w:p w14:paraId="3C1DE078" w14:textId="77777777" w:rsidR="00C82898" w:rsidRDefault="00C82898">
            <w:pPr>
              <w:numPr>
                <w:ilvl w:val="0"/>
                <w:numId w:val="127"/>
              </w:numPr>
              <w:spacing w:before="100" w:beforeAutospacing="1" w:after="100" w:afterAutospacing="1"/>
              <w:rPr>
                <w:rFonts w:ascii="Times New Roman" w:eastAsia="Times New Roman" w:hAnsi="Times New Roman" w:cs="Times New Roman"/>
                <w:sz w:val="24"/>
                <w:szCs w:val="24"/>
              </w:rPr>
            </w:pPr>
            <w:r w:rsidRPr="003222AF">
              <w:rPr>
                <w:rFonts w:ascii="Times New Roman" w:eastAsia="Times New Roman" w:hAnsi="Times New Roman" w:cs="Times New Roman"/>
                <w:sz w:val="24"/>
                <w:szCs w:val="24"/>
              </w:rPr>
              <w:t>applying base coat, polish, and topcoat on each toenail</w:t>
            </w:r>
          </w:p>
          <w:p w14:paraId="61392D57" w14:textId="77777777" w:rsidR="00C82898" w:rsidRPr="00D34044" w:rsidRDefault="00C82898" w:rsidP="00864B1A">
            <w:pPr>
              <w:ind w:left="461"/>
              <w:rPr>
                <w:rFonts w:ascii="Times New Roman" w:eastAsia="Times New Roman" w:hAnsi="Times New Roman" w:cs="Times New Roman"/>
                <w:sz w:val="24"/>
                <w:szCs w:val="24"/>
              </w:rPr>
            </w:pPr>
            <w:r w:rsidRPr="00D34044">
              <w:rPr>
                <w:rFonts w:ascii="Times New Roman" w:eastAsia="Times New Roman" w:hAnsi="Times New Roman" w:cs="Times New Roman"/>
                <w:sz w:val="24"/>
                <w:szCs w:val="24"/>
              </w:rPr>
              <w:t>post</w:t>
            </w:r>
            <w:r>
              <w:rPr>
                <w:rFonts w:ascii="Times New Roman" w:eastAsia="Times New Roman" w:hAnsi="Times New Roman" w:cs="Times New Roman"/>
                <w:sz w:val="24"/>
                <w:szCs w:val="24"/>
              </w:rPr>
              <w:t>-</w:t>
            </w:r>
            <w:r w:rsidRPr="00D34044">
              <w:rPr>
                <w:rFonts w:ascii="Times New Roman" w:eastAsia="Times New Roman" w:hAnsi="Times New Roman" w:cs="Times New Roman"/>
                <w:sz w:val="24"/>
                <w:szCs w:val="24"/>
              </w:rPr>
              <w:t>service</w:t>
            </w:r>
          </w:p>
          <w:p w14:paraId="211CA189" w14:textId="698D59F7" w:rsidR="00C82898" w:rsidRPr="00DD14A5" w:rsidRDefault="00C82898">
            <w:pPr>
              <w:pStyle w:val="ListParagraph"/>
              <w:numPr>
                <w:ilvl w:val="0"/>
                <w:numId w:val="252"/>
              </w:numPr>
              <w:shd w:val="clear" w:color="auto" w:fill="FFFFFF"/>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sanitizing and disinfecting the implements and footbath.</w:t>
            </w:r>
          </w:p>
        </w:tc>
        <w:tc>
          <w:tcPr>
            <w:tcW w:w="1106" w:type="pct"/>
          </w:tcPr>
          <w:p w14:paraId="429B5E46" w14:textId="77777777" w:rsidR="00C82898" w:rsidRPr="007F0F72" w:rsidRDefault="00C82898" w:rsidP="00864B1A">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D7C6CB5" w14:textId="77777777" w:rsidR="00C82898" w:rsidRPr="009B2AF5" w:rsidRDefault="00C82898">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importance of analyzing a client's feet before giving a pedicure?</w:t>
            </w:r>
          </w:p>
          <w:p w14:paraId="09634E53" w14:textId="77777777" w:rsidR="00C82898" w:rsidRPr="009B2AF5" w:rsidRDefault="00C82898">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danger of massaging the shin area?</w:t>
            </w:r>
          </w:p>
          <w:p w14:paraId="41C06F37" w14:textId="77777777" w:rsidR="00C82898" w:rsidRPr="009B2AF5" w:rsidRDefault="00C82898">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differences between a basic pedicure and a specialty-service pedicure?</w:t>
            </w:r>
          </w:p>
          <w:p w14:paraId="0E775924" w14:textId="77777777" w:rsidR="00C82898" w:rsidRPr="009B2AF5" w:rsidRDefault="00C82898">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purpose of massaging the feet?</w:t>
            </w:r>
          </w:p>
          <w:p w14:paraId="13A36A7C" w14:textId="77777777" w:rsidR="00C82898" w:rsidRPr="009B2AF5" w:rsidRDefault="00C82898">
            <w:pPr>
              <w:numPr>
                <w:ilvl w:val="0"/>
                <w:numId w:val="12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safety precautions should be used when performing a pedicure?</w:t>
            </w:r>
          </w:p>
          <w:p w14:paraId="626DCECC"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29A353A2" w14:textId="77777777" w:rsidR="00C82898" w:rsidRPr="009C4A1C" w:rsidRDefault="00C82898" w:rsidP="00864B1A">
            <w:pPr>
              <w:rPr>
                <w:rFonts w:ascii="Times New Roman" w:eastAsia="Times New Roman" w:hAnsi="Times New Roman" w:cs="Times New Roman"/>
                <w:sz w:val="24"/>
                <w:szCs w:val="24"/>
              </w:rPr>
            </w:pPr>
          </w:p>
        </w:tc>
        <w:tc>
          <w:tcPr>
            <w:tcW w:w="649" w:type="pct"/>
          </w:tcPr>
          <w:p w14:paraId="7F38D78E" w14:textId="77777777" w:rsidR="00C82898" w:rsidRDefault="00C82898">
            <w:pPr>
              <w:pStyle w:val="ListParagraph"/>
              <w:numPr>
                <w:ilvl w:val="1"/>
                <w:numId w:val="227"/>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2B271D9" w14:textId="77777777" w:rsidR="00C82898" w:rsidRDefault="00C82898">
            <w:pPr>
              <w:pStyle w:val="ListParagraph"/>
              <w:numPr>
                <w:ilvl w:val="1"/>
                <w:numId w:val="227"/>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52C6770F" w14:textId="77777777" w:rsidR="00C82898" w:rsidRDefault="00C82898">
            <w:pPr>
              <w:pStyle w:val="ListParagraph"/>
              <w:numPr>
                <w:ilvl w:val="1"/>
                <w:numId w:val="22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Manicuring and pedicuring</w:t>
            </w:r>
          </w:p>
          <w:p w14:paraId="22D26380" w14:textId="77777777" w:rsidR="00C82898" w:rsidRDefault="00C82898">
            <w:pPr>
              <w:pStyle w:val="ListParagraph"/>
              <w:numPr>
                <w:ilvl w:val="2"/>
                <w:numId w:val="22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Nail theory, nail structure, and composition</w:t>
            </w:r>
          </w:p>
          <w:p w14:paraId="7C3FF24C" w14:textId="77777777" w:rsidR="00C82898" w:rsidRDefault="00C82898">
            <w:pPr>
              <w:pStyle w:val="ListParagraph"/>
              <w:numPr>
                <w:ilvl w:val="2"/>
                <w:numId w:val="22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Nail procedures, including manicuring, pedicuring, and nail extensions</w:t>
            </w:r>
          </w:p>
          <w:p w14:paraId="3C3F54C8" w14:textId="77777777" w:rsidR="00C82898" w:rsidRDefault="00C82898">
            <w:pPr>
              <w:pStyle w:val="ListParagraph"/>
              <w:numPr>
                <w:ilvl w:val="2"/>
                <w:numId w:val="228"/>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Electric filing</w:t>
            </w:r>
          </w:p>
          <w:p w14:paraId="64A44A35" w14:textId="77777777" w:rsidR="00C82898" w:rsidRDefault="00C82898" w:rsidP="00864B1A">
            <w:pPr>
              <w:pStyle w:val="ListParagraph"/>
              <w:spacing w:before="100" w:beforeAutospacing="1" w:after="100" w:afterAutospacing="1"/>
              <w:ind w:left="360"/>
              <w:rPr>
                <w:rFonts w:ascii="Times New Roman" w:eastAsia="Times New Roman" w:hAnsi="Times New Roman" w:cs="Times New Roman"/>
                <w:sz w:val="24"/>
                <w:szCs w:val="24"/>
              </w:rPr>
            </w:pPr>
          </w:p>
          <w:p w14:paraId="0DBFAD05" w14:textId="77777777" w:rsidR="00C82898" w:rsidRPr="000B2C5B" w:rsidRDefault="00C82898">
            <w:pPr>
              <w:pStyle w:val="ListParagraph"/>
              <w:numPr>
                <w:ilvl w:val="0"/>
                <w:numId w:val="20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Exam Domains I.A, I.B, I.C, IV.A, IV.B, and IV.C</w:t>
            </w:r>
          </w:p>
          <w:p w14:paraId="79CC3A6D" w14:textId="77777777" w:rsidR="00C82898" w:rsidRPr="009C4A1C" w:rsidRDefault="00C82898" w:rsidP="00864B1A">
            <w:pPr>
              <w:rPr>
                <w:rFonts w:ascii="Times New Roman" w:eastAsia="Times New Roman" w:hAnsi="Times New Roman" w:cs="Times New Roman"/>
                <w:sz w:val="24"/>
                <w:szCs w:val="24"/>
              </w:rPr>
            </w:pPr>
          </w:p>
        </w:tc>
        <w:tc>
          <w:tcPr>
            <w:tcW w:w="600" w:type="pct"/>
          </w:tcPr>
          <w:p w14:paraId="31151E6F"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p w14:paraId="6C4266E8" w14:textId="123D4865"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Nail Competition</w:t>
            </w:r>
          </w:p>
        </w:tc>
      </w:tr>
      <w:tr w:rsidR="00C82898" w:rsidRPr="009C4A1C" w14:paraId="006B1D85" w14:textId="4A72D614" w:rsidTr="00C82898">
        <w:tc>
          <w:tcPr>
            <w:tcW w:w="158" w:type="pct"/>
            <w:shd w:val="clear" w:color="auto" w:fill="FFFFFF" w:themeFill="background1"/>
          </w:tcPr>
          <w:p w14:paraId="4AA2F175" w14:textId="0D5D6386" w:rsidR="00C82898" w:rsidRPr="009C4A1C" w:rsidRDefault="00C82898" w:rsidP="00864B1A">
            <w:pP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713" w:type="pct"/>
            <w:shd w:val="clear" w:color="auto" w:fill="FFFFFF" w:themeFill="background1"/>
            <w:tcMar>
              <w:top w:w="43" w:type="dxa"/>
              <w:left w:w="115" w:type="dxa"/>
              <w:bottom w:w="43" w:type="dxa"/>
              <w:right w:w="115" w:type="dxa"/>
            </w:tcMar>
          </w:tcPr>
          <w:p w14:paraId="6815F4D0" w14:textId="52BFC2D3" w:rsidR="00C82898" w:rsidRPr="009C4A1C" w:rsidRDefault="00C82898" w:rsidP="00864B1A">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Perform a basic facial. </w:t>
            </w:r>
          </w:p>
        </w:tc>
        <w:tc>
          <w:tcPr>
            <w:tcW w:w="1100" w:type="pct"/>
          </w:tcPr>
          <w:p w14:paraId="22CEACC7" w14:textId="77777777" w:rsidR="00C82898" w:rsidRPr="007E546B" w:rsidRDefault="00C82898" w:rsidP="00864B1A">
            <w:p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Procedure should include</w:t>
            </w:r>
          </w:p>
          <w:p w14:paraId="6DC7110D"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 xml:space="preserve">completing </w:t>
            </w:r>
            <w:r>
              <w:rPr>
                <w:rFonts w:ascii="Times New Roman" w:eastAsia="Times New Roman" w:hAnsi="Times New Roman" w:cs="Times New Roman"/>
                <w:sz w:val="24"/>
                <w:szCs w:val="24"/>
              </w:rPr>
              <w:t xml:space="preserve">the </w:t>
            </w:r>
            <w:r w:rsidRPr="007E546B">
              <w:rPr>
                <w:rFonts w:ascii="Times New Roman" w:eastAsia="Times New Roman" w:hAnsi="Times New Roman" w:cs="Times New Roman"/>
                <w:sz w:val="24"/>
                <w:szCs w:val="24"/>
              </w:rPr>
              <w:t>client consultation</w:t>
            </w:r>
          </w:p>
          <w:p w14:paraId="08E619DC"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cleansing the face</w:t>
            </w:r>
          </w:p>
          <w:p w14:paraId="7E7AC364"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steaming the face (optional)</w:t>
            </w:r>
          </w:p>
          <w:p w14:paraId="46A6D58E"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applying massage cream</w:t>
            </w:r>
          </w:p>
          <w:p w14:paraId="095B76BD"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 xml:space="preserve">performing </w:t>
            </w:r>
            <w:r>
              <w:rPr>
                <w:rFonts w:ascii="Times New Roman" w:eastAsia="Times New Roman" w:hAnsi="Times New Roman" w:cs="Times New Roman"/>
                <w:sz w:val="24"/>
                <w:szCs w:val="24"/>
              </w:rPr>
              <w:t xml:space="preserve">a </w:t>
            </w:r>
            <w:r w:rsidRPr="007E546B">
              <w:rPr>
                <w:rFonts w:ascii="Times New Roman" w:eastAsia="Times New Roman" w:hAnsi="Times New Roman" w:cs="Times New Roman"/>
                <w:sz w:val="24"/>
                <w:szCs w:val="24"/>
              </w:rPr>
              <w:t>facial massage, using massage techniques</w:t>
            </w:r>
          </w:p>
          <w:p w14:paraId="14E6F573"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removing massage cream</w:t>
            </w:r>
          </w:p>
          <w:p w14:paraId="7B62E682"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applying astringent or mild freshening lotion</w:t>
            </w:r>
          </w:p>
          <w:p w14:paraId="1C32101A"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 xml:space="preserve">applying </w:t>
            </w:r>
            <w:r>
              <w:rPr>
                <w:rFonts w:ascii="Times New Roman" w:eastAsia="Times New Roman" w:hAnsi="Times New Roman" w:cs="Times New Roman"/>
                <w:sz w:val="24"/>
                <w:szCs w:val="24"/>
              </w:rPr>
              <w:t xml:space="preserve">a </w:t>
            </w:r>
            <w:r w:rsidRPr="007E546B">
              <w:rPr>
                <w:rFonts w:ascii="Times New Roman" w:eastAsia="Times New Roman" w:hAnsi="Times New Roman" w:cs="Times New Roman"/>
                <w:sz w:val="24"/>
                <w:szCs w:val="24"/>
              </w:rPr>
              <w:t xml:space="preserve">treatment mask or pack formulated for </w:t>
            </w:r>
            <w:r>
              <w:rPr>
                <w:rFonts w:ascii="Times New Roman" w:eastAsia="Times New Roman" w:hAnsi="Times New Roman" w:cs="Times New Roman"/>
                <w:sz w:val="24"/>
                <w:szCs w:val="24"/>
              </w:rPr>
              <w:t xml:space="preserve">the </w:t>
            </w:r>
            <w:r w:rsidRPr="007E546B">
              <w:rPr>
                <w:rFonts w:ascii="Times New Roman" w:eastAsia="Times New Roman" w:hAnsi="Times New Roman" w:cs="Times New Roman"/>
                <w:sz w:val="24"/>
                <w:szCs w:val="24"/>
              </w:rPr>
              <w:t>client's skin condition</w:t>
            </w:r>
          </w:p>
          <w:p w14:paraId="47A0671F"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 xml:space="preserve">removing </w:t>
            </w:r>
            <w:r>
              <w:rPr>
                <w:rFonts w:ascii="Times New Roman" w:eastAsia="Times New Roman" w:hAnsi="Times New Roman" w:cs="Times New Roman"/>
                <w:sz w:val="24"/>
                <w:szCs w:val="24"/>
              </w:rPr>
              <w:t xml:space="preserve">the </w:t>
            </w:r>
            <w:r w:rsidRPr="007E546B">
              <w:rPr>
                <w:rFonts w:ascii="Times New Roman" w:eastAsia="Times New Roman" w:hAnsi="Times New Roman" w:cs="Times New Roman"/>
                <w:sz w:val="24"/>
                <w:szCs w:val="24"/>
              </w:rPr>
              <w:t>mask or pack</w:t>
            </w:r>
          </w:p>
          <w:p w14:paraId="6FA0FA82"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applying astringent or mild freshening lotion</w:t>
            </w:r>
          </w:p>
          <w:p w14:paraId="0DB73CCC"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applying moisturizer or protective lotion</w:t>
            </w:r>
          </w:p>
          <w:p w14:paraId="49A4236B" w14:textId="77777777" w:rsidR="00C82898" w:rsidRPr="007E546B"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discarding all disposable supplies and materials</w:t>
            </w:r>
          </w:p>
          <w:p w14:paraId="38EF9A63" w14:textId="77777777" w:rsidR="00C82898" w:rsidRPr="00355269" w:rsidRDefault="00C82898">
            <w:pPr>
              <w:numPr>
                <w:ilvl w:val="0"/>
                <w:numId w:val="129"/>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 xml:space="preserve">disinfecting implements and </w:t>
            </w:r>
            <w:r>
              <w:rPr>
                <w:rFonts w:ascii="Times New Roman" w:eastAsia="Times New Roman" w:hAnsi="Times New Roman" w:cs="Times New Roman"/>
                <w:sz w:val="24"/>
                <w:szCs w:val="24"/>
              </w:rPr>
              <w:t xml:space="preserve">the </w:t>
            </w:r>
            <w:r w:rsidRPr="00355269">
              <w:rPr>
                <w:rFonts w:ascii="Times New Roman" w:eastAsia="Times New Roman" w:hAnsi="Times New Roman" w:cs="Times New Roman"/>
                <w:sz w:val="24"/>
                <w:szCs w:val="24"/>
              </w:rPr>
              <w:t>work area.</w:t>
            </w:r>
          </w:p>
          <w:p w14:paraId="2D5DAB34" w14:textId="77777777" w:rsidR="00C82898" w:rsidRPr="009C4A1C" w:rsidRDefault="00C82898" w:rsidP="00864B1A">
            <w:pPr>
              <w:shd w:val="clear" w:color="auto" w:fill="FFFFFF"/>
              <w:rPr>
                <w:rFonts w:ascii="Times New Roman" w:eastAsia="Times New Roman" w:hAnsi="Times New Roman" w:cs="Times New Roman"/>
                <w:sz w:val="24"/>
                <w:szCs w:val="24"/>
              </w:rPr>
            </w:pPr>
          </w:p>
        </w:tc>
        <w:tc>
          <w:tcPr>
            <w:tcW w:w="1106" w:type="pct"/>
          </w:tcPr>
          <w:p w14:paraId="26876612" w14:textId="77777777" w:rsidR="00C82898" w:rsidRPr="007E546B" w:rsidRDefault="00C82898" w:rsidP="00864B1A">
            <w:pPr>
              <w:spacing w:before="100" w:beforeAutospacing="1" w:after="100" w:afterAutospacing="1"/>
              <w:rPr>
                <w:rFonts w:ascii="Times New Roman" w:eastAsia="Times New Roman" w:hAnsi="Times New Roman" w:cs="Times New Roman"/>
                <w:b/>
                <w:bCs/>
                <w:sz w:val="24"/>
                <w:szCs w:val="24"/>
              </w:rPr>
            </w:pPr>
            <w:r w:rsidRPr="007E546B">
              <w:rPr>
                <w:rFonts w:ascii="Times New Roman" w:eastAsia="Times New Roman" w:hAnsi="Times New Roman" w:cs="Times New Roman"/>
                <w:b/>
                <w:bCs/>
                <w:sz w:val="24"/>
                <w:szCs w:val="24"/>
              </w:rPr>
              <w:t>Process/Skill Questions:</w:t>
            </w:r>
          </w:p>
          <w:p w14:paraId="33639A74" w14:textId="77777777" w:rsidR="00C82898" w:rsidRPr="00355269"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are the four basic skin types?</w:t>
            </w:r>
          </w:p>
          <w:p w14:paraId="0F292CC9"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What position should the headrest be in for a facial?</w:t>
            </w:r>
          </w:p>
          <w:p w14:paraId="39A7C9ED"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How does one apply massage cream?</w:t>
            </w:r>
          </w:p>
          <w:p w14:paraId="74FA57B2"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What are the facial massage movements?</w:t>
            </w:r>
          </w:p>
          <w:p w14:paraId="43033642"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What is the difference between a mask and a pack?</w:t>
            </w:r>
          </w:p>
          <w:p w14:paraId="6D455FB6"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355269">
              <w:rPr>
                <w:rFonts w:ascii="Times New Roman" w:eastAsia="Times New Roman" w:hAnsi="Times New Roman" w:cs="Times New Roman"/>
                <w:sz w:val="24"/>
                <w:szCs w:val="24"/>
              </w:rPr>
              <w:t>What is the difference between skin types and skin conditions</w:t>
            </w:r>
            <w:r w:rsidRPr="007E546B">
              <w:rPr>
                <w:rFonts w:ascii="Times New Roman" w:eastAsia="Times New Roman" w:hAnsi="Times New Roman" w:cs="Times New Roman"/>
                <w:sz w:val="24"/>
                <w:szCs w:val="24"/>
              </w:rPr>
              <w:t>?</w:t>
            </w:r>
          </w:p>
          <w:p w14:paraId="1975ABE0" w14:textId="77777777" w:rsidR="00C82898" w:rsidRPr="007E546B" w:rsidRDefault="00C82898">
            <w:pPr>
              <w:numPr>
                <w:ilvl w:val="0"/>
                <w:numId w:val="130"/>
              </w:numPr>
              <w:spacing w:before="100" w:beforeAutospacing="1" w:after="100" w:afterAutospacing="1"/>
              <w:rPr>
                <w:rFonts w:ascii="Times New Roman" w:eastAsia="Times New Roman" w:hAnsi="Times New Roman" w:cs="Times New Roman"/>
                <w:sz w:val="24"/>
                <w:szCs w:val="24"/>
              </w:rPr>
            </w:pPr>
            <w:r w:rsidRPr="007E546B">
              <w:rPr>
                <w:rFonts w:ascii="Times New Roman" w:eastAsia="Times New Roman" w:hAnsi="Times New Roman" w:cs="Times New Roman"/>
                <w:sz w:val="24"/>
                <w:szCs w:val="24"/>
              </w:rPr>
              <w:t>How is aromatherapy used in a basic facial?</w:t>
            </w:r>
          </w:p>
          <w:p w14:paraId="7D7DA2FC" w14:textId="77777777" w:rsidR="00C82898" w:rsidRPr="00A74BC0" w:rsidRDefault="00C82898" w:rsidP="00864B1A">
            <w:pPr>
              <w:rPr>
                <w:rFonts w:ascii="Times New Roman" w:eastAsia="Times New Roman" w:hAnsi="Times New Roman" w:cs="Times New Roman"/>
                <w:sz w:val="24"/>
                <w:szCs w:val="24"/>
              </w:rPr>
            </w:pPr>
          </w:p>
        </w:tc>
        <w:tc>
          <w:tcPr>
            <w:tcW w:w="673" w:type="pct"/>
          </w:tcPr>
          <w:p w14:paraId="57E2871F" w14:textId="77777777" w:rsidR="00C82898" w:rsidRPr="009C4A1C" w:rsidRDefault="00C82898" w:rsidP="00864B1A">
            <w:pPr>
              <w:rPr>
                <w:rFonts w:ascii="Times New Roman" w:eastAsia="Times New Roman" w:hAnsi="Times New Roman" w:cs="Times New Roman"/>
                <w:sz w:val="24"/>
                <w:szCs w:val="24"/>
              </w:rPr>
            </w:pPr>
          </w:p>
        </w:tc>
        <w:tc>
          <w:tcPr>
            <w:tcW w:w="649" w:type="pct"/>
          </w:tcPr>
          <w:p w14:paraId="524F736F" w14:textId="77777777" w:rsidR="00C82898" w:rsidRDefault="00C82898">
            <w:pPr>
              <w:pStyle w:val="ListParagraph"/>
              <w:numPr>
                <w:ilvl w:val="1"/>
                <w:numId w:val="229"/>
              </w:numPr>
              <w:spacing w:before="100" w:beforeAutospacing="1" w:after="100" w:afterAutospacing="1"/>
              <w:rPr>
                <w:rFonts w:ascii="Times New Roman" w:eastAsia="Times New Roman" w:hAnsi="Times New Roman" w:cs="Times New Roman"/>
                <w:sz w:val="24"/>
                <w:szCs w:val="24"/>
              </w:rPr>
            </w:pPr>
            <w:r w:rsidRPr="00846074">
              <w:rPr>
                <w:rFonts w:ascii="Times New Roman" w:eastAsia="Times New Roman" w:hAnsi="Times New Roman" w:cs="Times New Roman"/>
                <w:sz w:val="24"/>
                <w:szCs w:val="24"/>
              </w:rPr>
              <w:t xml:space="preserve">General </w:t>
            </w:r>
            <w:r>
              <w:rPr>
                <w:rFonts w:ascii="Times New Roman" w:eastAsia="Times New Roman" w:hAnsi="Times New Roman" w:cs="Times New Roman"/>
                <w:sz w:val="24"/>
                <w:szCs w:val="24"/>
              </w:rPr>
              <w:t>s</w:t>
            </w:r>
            <w:r w:rsidRPr="00846074">
              <w:rPr>
                <w:rFonts w:ascii="Times New Roman" w:eastAsia="Times New Roman" w:hAnsi="Times New Roman" w:cs="Times New Roman"/>
                <w:sz w:val="24"/>
                <w:szCs w:val="24"/>
              </w:rPr>
              <w:t>ciences</w:t>
            </w:r>
          </w:p>
          <w:p w14:paraId="4D0C58F8" w14:textId="77777777" w:rsidR="00C82898" w:rsidRDefault="00C82898">
            <w:pPr>
              <w:pStyle w:val="ListParagraph"/>
              <w:numPr>
                <w:ilvl w:val="1"/>
                <w:numId w:val="229"/>
              </w:numPr>
              <w:spacing w:before="100" w:beforeAutospacing="1" w:after="100" w:afterAutospacing="1"/>
              <w:rPr>
                <w:rFonts w:ascii="Times New Roman" w:eastAsia="Times New Roman" w:hAnsi="Times New Roman" w:cs="Times New Roman"/>
                <w:sz w:val="24"/>
                <w:szCs w:val="24"/>
              </w:rPr>
            </w:pPr>
            <w:r w:rsidRPr="000B2C5B">
              <w:rPr>
                <w:rFonts w:ascii="Times New Roman" w:eastAsia="Times New Roman" w:hAnsi="Times New Roman" w:cs="Times New Roman"/>
                <w:sz w:val="24"/>
                <w:szCs w:val="24"/>
              </w:rPr>
              <w:t>Applied sciences</w:t>
            </w:r>
          </w:p>
          <w:p w14:paraId="6DBDEE4B" w14:textId="77777777" w:rsidR="00C82898" w:rsidRDefault="00C82898">
            <w:pPr>
              <w:pStyle w:val="ListParagraph"/>
              <w:numPr>
                <w:ilvl w:val="1"/>
                <w:numId w:val="2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Skin care</w:t>
            </w:r>
          </w:p>
          <w:p w14:paraId="2A6BA909"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Client skin analysis and consultation</w:t>
            </w:r>
          </w:p>
          <w:p w14:paraId="7F40866C"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Effleurage and related movements and manipulations of the face</w:t>
            </w:r>
          </w:p>
          <w:p w14:paraId="6971DA5D"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Cleansing procedures</w:t>
            </w:r>
          </w:p>
          <w:p w14:paraId="4FD308D0"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Masks</w:t>
            </w:r>
          </w:p>
          <w:p w14:paraId="6E05E408"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Extraction techniques</w:t>
            </w:r>
          </w:p>
          <w:p w14:paraId="730A0A41"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Machines avoiding direct contact with the skin</w:t>
            </w:r>
          </w:p>
          <w:p w14:paraId="6338497C"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Equipment avoiding direct contact with the skin</w:t>
            </w:r>
          </w:p>
          <w:p w14:paraId="01680D37"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Electricity avoiding direct contact with the skin</w:t>
            </w:r>
          </w:p>
          <w:p w14:paraId="0FCFB16E"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Manual facials and treatments</w:t>
            </w:r>
          </w:p>
          <w:p w14:paraId="2DD67027" w14:textId="77777777" w:rsidR="00C82898" w:rsidRDefault="00C82898">
            <w:pPr>
              <w:pStyle w:val="ListParagraph"/>
              <w:numPr>
                <w:ilvl w:val="2"/>
                <w:numId w:val="230"/>
              </w:numPr>
              <w:spacing w:before="100" w:beforeAutospacing="1" w:after="100" w:afterAutospacing="1"/>
              <w:ind w:left="726"/>
              <w:rPr>
                <w:rFonts w:ascii="Times New Roman" w:eastAsia="Times New Roman" w:hAnsi="Times New Roman" w:cs="Times New Roman"/>
                <w:sz w:val="24"/>
                <w:szCs w:val="24"/>
              </w:rPr>
            </w:pPr>
            <w:r>
              <w:rPr>
                <w:rFonts w:ascii="Times New Roman" w:eastAsia="Times New Roman" w:hAnsi="Times New Roman" w:cs="Times New Roman"/>
                <w:sz w:val="24"/>
                <w:szCs w:val="24"/>
              </w:rPr>
              <w:t>General procedures and safety measures</w:t>
            </w:r>
          </w:p>
          <w:p w14:paraId="16994713" w14:textId="77777777" w:rsidR="00C82898" w:rsidRDefault="00C82898" w:rsidP="00864B1A">
            <w:pPr>
              <w:pStyle w:val="ListParagraph"/>
              <w:spacing w:before="100" w:beforeAutospacing="1" w:after="100" w:afterAutospacing="1"/>
              <w:ind w:left="726"/>
              <w:rPr>
                <w:rFonts w:ascii="Times New Roman" w:eastAsia="Times New Roman" w:hAnsi="Times New Roman" w:cs="Times New Roman"/>
                <w:sz w:val="24"/>
                <w:szCs w:val="24"/>
              </w:rPr>
            </w:pPr>
          </w:p>
          <w:p w14:paraId="2866878E" w14:textId="114856E5" w:rsidR="00C82898" w:rsidRPr="00DD14A5" w:rsidRDefault="00C82898">
            <w:pPr>
              <w:pStyle w:val="ListParagraph"/>
              <w:numPr>
                <w:ilvl w:val="0"/>
                <w:numId w:val="252"/>
              </w:numPr>
              <w:ind w:left="747"/>
              <w:rPr>
                <w:rFonts w:ascii="Times New Roman" w:eastAsia="Times New Roman" w:hAnsi="Times New Roman" w:cs="Times New Roman"/>
                <w:sz w:val="24"/>
                <w:szCs w:val="24"/>
              </w:rPr>
            </w:pPr>
            <w:r w:rsidRPr="00DD14A5">
              <w:rPr>
                <w:rFonts w:ascii="Times New Roman" w:eastAsia="Times New Roman" w:hAnsi="Times New Roman" w:cs="Times New Roman"/>
                <w:sz w:val="24"/>
                <w:szCs w:val="24"/>
              </w:rPr>
              <w:t>Exam Domains I.A., I.B, I.C, III.A, III.B, and III.C</w:t>
            </w:r>
          </w:p>
        </w:tc>
        <w:tc>
          <w:tcPr>
            <w:tcW w:w="600" w:type="pct"/>
          </w:tcPr>
          <w:p w14:paraId="7DE526AB"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Job Demo A</w:t>
            </w:r>
          </w:p>
          <w:p w14:paraId="5B09658E"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Esthetics</w:t>
            </w:r>
          </w:p>
          <w:p w14:paraId="1289E71C" w14:textId="77777777" w:rsidR="00682B43"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Total Fantasy Look</w:t>
            </w:r>
          </w:p>
          <w:p w14:paraId="328BAA96" w14:textId="4F73CD93" w:rsidR="00C82898" w:rsidRPr="00682B43" w:rsidRDefault="00682B43" w:rsidP="00682B43">
            <w:pPr>
              <w:tabs>
                <w:tab w:val="left" w:pos="155"/>
              </w:tabs>
              <w:spacing w:before="100" w:beforeAutospacing="1" w:after="100" w:afterAutospacing="1"/>
              <w:rPr>
                <w:rFonts w:ascii="Times New Roman" w:eastAsia="Times New Roman" w:hAnsi="Times New Roman" w:cs="Times New Roman"/>
                <w:sz w:val="24"/>
                <w:szCs w:val="24"/>
              </w:rPr>
            </w:pPr>
            <w:r w:rsidRPr="00682B43">
              <w:rPr>
                <w:rFonts w:ascii="Times New Roman" w:eastAsia="Times New Roman" w:hAnsi="Times New Roman" w:cs="Times New Roman"/>
                <w:sz w:val="24"/>
                <w:szCs w:val="24"/>
              </w:rPr>
              <w:t>Fantasy Manikin</w:t>
            </w:r>
          </w:p>
        </w:tc>
      </w:tr>
      <w:tr w:rsidR="00C82898" w:rsidRPr="009C4A1C" w14:paraId="3473E26C" w14:textId="331C16DB" w:rsidTr="00C82898">
        <w:tc>
          <w:tcPr>
            <w:tcW w:w="158" w:type="pct"/>
            <w:shd w:val="clear" w:color="auto" w:fill="D0CECE" w:themeFill="background2" w:themeFillShade="E6"/>
          </w:tcPr>
          <w:p w14:paraId="0243824B" w14:textId="77777777" w:rsidR="00C82898" w:rsidRPr="009C4A1C" w:rsidRDefault="00C82898" w:rsidP="00DD14A5">
            <w:pPr>
              <w:rPr>
                <w:rFonts w:ascii="Times New Roman" w:eastAsia="Times New Roman" w:hAnsi="Times New Roman" w:cs="Times New Roman"/>
                <w:sz w:val="24"/>
                <w:szCs w:val="24"/>
              </w:rPr>
            </w:pPr>
          </w:p>
        </w:tc>
        <w:tc>
          <w:tcPr>
            <w:tcW w:w="713" w:type="pct"/>
            <w:shd w:val="clear" w:color="auto" w:fill="D0CECE" w:themeFill="background2" w:themeFillShade="E6"/>
            <w:tcMar>
              <w:top w:w="43" w:type="dxa"/>
              <w:left w:w="115" w:type="dxa"/>
              <w:bottom w:w="43" w:type="dxa"/>
              <w:right w:w="115" w:type="dxa"/>
            </w:tcMar>
            <w:vAlign w:val="center"/>
          </w:tcPr>
          <w:p w14:paraId="72EA2E2A" w14:textId="798EC6D6" w:rsidR="00C82898" w:rsidRPr="009C4A1C" w:rsidRDefault="00C82898" w:rsidP="00DD14A5">
            <w:pPr>
              <w:rPr>
                <w:rFonts w:ascii="Times New Roman" w:eastAsia="Times New Roman" w:hAnsi="Times New Roman" w:cs="Times New Roman"/>
                <w:sz w:val="24"/>
                <w:szCs w:val="24"/>
              </w:rPr>
            </w:pPr>
            <w:r w:rsidRPr="002B0F3D">
              <w:rPr>
                <w:rFonts w:ascii="Times New Roman" w:eastAsia="Times New Roman" w:hAnsi="Times New Roman" w:cs="Times New Roman"/>
                <w:b/>
                <w:bCs/>
                <w:sz w:val="24"/>
                <w:szCs w:val="24"/>
              </w:rPr>
              <w:t>Managing the Salon</w:t>
            </w:r>
          </w:p>
        </w:tc>
        <w:tc>
          <w:tcPr>
            <w:tcW w:w="1100" w:type="pct"/>
            <w:shd w:val="clear" w:color="auto" w:fill="D0CECE" w:themeFill="background2" w:themeFillShade="E6"/>
          </w:tcPr>
          <w:p w14:paraId="1CFA06EF" w14:textId="77777777" w:rsidR="00C82898" w:rsidRPr="00DD14A5" w:rsidRDefault="00C82898" w:rsidP="00DD14A5"/>
        </w:tc>
        <w:tc>
          <w:tcPr>
            <w:tcW w:w="1106" w:type="pct"/>
            <w:shd w:val="clear" w:color="auto" w:fill="D0CECE" w:themeFill="background2" w:themeFillShade="E6"/>
            <w:vAlign w:val="center"/>
          </w:tcPr>
          <w:p w14:paraId="3EE8CB2D" w14:textId="77777777" w:rsidR="00C82898" w:rsidRPr="00A74BC0" w:rsidRDefault="00C82898" w:rsidP="00DD14A5">
            <w:pPr>
              <w:rPr>
                <w:rFonts w:ascii="Times New Roman" w:eastAsia="Times New Roman" w:hAnsi="Times New Roman" w:cs="Times New Roman"/>
                <w:sz w:val="24"/>
                <w:szCs w:val="24"/>
              </w:rPr>
            </w:pPr>
          </w:p>
        </w:tc>
        <w:tc>
          <w:tcPr>
            <w:tcW w:w="673" w:type="pct"/>
            <w:shd w:val="clear" w:color="auto" w:fill="D0CECE" w:themeFill="background2" w:themeFillShade="E6"/>
          </w:tcPr>
          <w:p w14:paraId="03C75AB6" w14:textId="77777777" w:rsidR="00C82898" w:rsidRPr="009C4A1C" w:rsidRDefault="00C82898" w:rsidP="00DD14A5">
            <w:pPr>
              <w:rPr>
                <w:rFonts w:ascii="Times New Roman" w:eastAsia="Times New Roman" w:hAnsi="Times New Roman" w:cs="Times New Roman"/>
                <w:sz w:val="24"/>
                <w:szCs w:val="24"/>
              </w:rPr>
            </w:pPr>
          </w:p>
        </w:tc>
        <w:tc>
          <w:tcPr>
            <w:tcW w:w="649" w:type="pct"/>
            <w:shd w:val="clear" w:color="auto" w:fill="D0CECE" w:themeFill="background2" w:themeFillShade="E6"/>
          </w:tcPr>
          <w:p w14:paraId="11EFB809" w14:textId="77777777" w:rsidR="00C82898" w:rsidRPr="009C4A1C" w:rsidRDefault="00C82898" w:rsidP="00DD14A5">
            <w:pPr>
              <w:rPr>
                <w:rFonts w:ascii="Times New Roman" w:eastAsia="Times New Roman" w:hAnsi="Times New Roman" w:cs="Times New Roman"/>
                <w:sz w:val="24"/>
                <w:szCs w:val="24"/>
              </w:rPr>
            </w:pPr>
          </w:p>
        </w:tc>
        <w:tc>
          <w:tcPr>
            <w:tcW w:w="600" w:type="pct"/>
            <w:shd w:val="clear" w:color="auto" w:fill="D0CECE" w:themeFill="background2" w:themeFillShade="E6"/>
          </w:tcPr>
          <w:p w14:paraId="57A5ABA5" w14:textId="77777777" w:rsidR="00C82898" w:rsidRPr="009C4A1C" w:rsidRDefault="00C82898" w:rsidP="00E91102">
            <w:pPr>
              <w:tabs>
                <w:tab w:val="left" w:pos="155"/>
              </w:tabs>
              <w:rPr>
                <w:rFonts w:ascii="Times New Roman" w:eastAsia="Times New Roman" w:hAnsi="Times New Roman" w:cs="Times New Roman"/>
                <w:sz w:val="24"/>
                <w:szCs w:val="24"/>
              </w:rPr>
            </w:pPr>
          </w:p>
        </w:tc>
      </w:tr>
      <w:tr w:rsidR="00C82898" w:rsidRPr="009C4A1C" w14:paraId="610C2909" w14:textId="09B6BBDA" w:rsidTr="00C82898">
        <w:tc>
          <w:tcPr>
            <w:tcW w:w="158" w:type="pct"/>
            <w:shd w:val="clear" w:color="auto" w:fill="FFFFFF" w:themeFill="background1"/>
          </w:tcPr>
          <w:p w14:paraId="36A59C2C" w14:textId="441C7975"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c>
          <w:tcPr>
            <w:tcW w:w="713" w:type="pct"/>
            <w:shd w:val="clear" w:color="auto" w:fill="FFFFFF" w:themeFill="background1"/>
            <w:tcMar>
              <w:top w:w="43" w:type="dxa"/>
              <w:left w:w="115" w:type="dxa"/>
              <w:bottom w:w="43" w:type="dxa"/>
              <w:right w:w="115" w:type="dxa"/>
            </w:tcMar>
          </w:tcPr>
          <w:p w14:paraId="0A6507A6" w14:textId="136C5BEB"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Identify local, state, and federal regulations for operating a business. </w:t>
            </w:r>
          </w:p>
        </w:tc>
        <w:tc>
          <w:tcPr>
            <w:tcW w:w="1100" w:type="pct"/>
          </w:tcPr>
          <w:p w14:paraId="60E31F9A" w14:textId="3F0EF4C1" w:rsidR="00C82898" w:rsidRPr="009C4A1C" w:rsidRDefault="00C82898" w:rsidP="00DD14A5">
            <w:pPr>
              <w:shd w:val="clear" w:color="auto" w:fill="FFFFFF"/>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Identification should include the varying regulations </w:t>
            </w:r>
            <w:r>
              <w:rPr>
                <w:rFonts w:ascii="Times New Roman" w:eastAsia="Times New Roman" w:hAnsi="Times New Roman" w:cs="Times New Roman"/>
                <w:sz w:val="24"/>
                <w:szCs w:val="24"/>
              </w:rPr>
              <w:t>at</w:t>
            </w:r>
            <w:r w:rsidRPr="009B2AF5">
              <w:rPr>
                <w:rFonts w:ascii="Times New Roman" w:eastAsia="Times New Roman" w:hAnsi="Times New Roman" w:cs="Times New Roman"/>
                <w:sz w:val="24"/>
                <w:szCs w:val="24"/>
              </w:rPr>
              <w:t xml:space="preserve"> the local, state, and federal </w:t>
            </w:r>
            <w:r>
              <w:rPr>
                <w:rFonts w:ascii="Times New Roman" w:eastAsia="Times New Roman" w:hAnsi="Times New Roman" w:cs="Times New Roman"/>
                <w:sz w:val="24"/>
                <w:szCs w:val="24"/>
              </w:rPr>
              <w:t>level</w:t>
            </w:r>
            <w:r w:rsidRPr="009B2AF5">
              <w:rPr>
                <w:rFonts w:ascii="Times New Roman" w:eastAsia="Times New Roman" w:hAnsi="Times New Roman" w:cs="Times New Roman"/>
                <w:sz w:val="24"/>
                <w:szCs w:val="24"/>
              </w:rPr>
              <w:t>s for operating a business.</w:t>
            </w:r>
          </w:p>
        </w:tc>
        <w:tc>
          <w:tcPr>
            <w:tcW w:w="1106" w:type="pct"/>
          </w:tcPr>
          <w:p w14:paraId="3BD0544C"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423ECCB0"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jurisdiction does the locality have over a business?</w:t>
            </w:r>
          </w:p>
          <w:p w14:paraId="7E3F570C"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jurisdiction does the state have over a business?</w:t>
            </w:r>
          </w:p>
          <w:p w14:paraId="5EFB62C4"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What jurisdiction does the federal government have </w:t>
            </w:r>
            <w:r>
              <w:rPr>
                <w:rFonts w:ascii="Times New Roman" w:eastAsia="Times New Roman" w:hAnsi="Times New Roman" w:cs="Times New Roman"/>
                <w:sz w:val="24"/>
                <w:szCs w:val="24"/>
              </w:rPr>
              <w:t xml:space="preserve">over </w:t>
            </w:r>
            <w:r w:rsidRPr="009B2AF5">
              <w:rPr>
                <w:rFonts w:ascii="Times New Roman" w:eastAsia="Times New Roman" w:hAnsi="Times New Roman" w:cs="Times New Roman"/>
                <w:sz w:val="24"/>
                <w:szCs w:val="24"/>
              </w:rPr>
              <w:t>a business?</w:t>
            </w:r>
          </w:p>
          <w:p w14:paraId="6D08D955"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the U.S. Internal Revenue Service (IRS) play in business operations?</w:t>
            </w:r>
          </w:p>
          <w:p w14:paraId="078693CF"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OSHA, and what role does it play in operating a business? Who regulates OSHA?</w:t>
            </w:r>
          </w:p>
          <w:p w14:paraId="50E11E7A" w14:textId="77777777" w:rsidR="00C82898" w:rsidRPr="009B2AF5" w:rsidRDefault="00C82898">
            <w:pPr>
              <w:numPr>
                <w:ilvl w:val="0"/>
                <w:numId w:val="131"/>
              </w:numPr>
              <w:contextualSpacing/>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workers' compensation</w:t>
            </w:r>
            <w:r w:rsidRPr="009B2AF5">
              <w:rPr>
                <w:rFonts w:ascii="Times New Roman" w:eastAsia="Times New Roman" w:hAnsi="Times New Roman" w:cs="Times New Roman"/>
                <w:sz w:val="24"/>
                <w:szCs w:val="24"/>
              </w:rPr>
              <w:t>? Who regulates workers' compensation?</w:t>
            </w:r>
          </w:p>
          <w:p w14:paraId="04404EE9"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675B0396" w14:textId="77777777" w:rsidR="00C82898" w:rsidRPr="009A5681" w:rsidRDefault="00C82898" w:rsidP="00DD14A5">
            <w:pPr>
              <w:ind w:left="103"/>
              <w:contextualSpacing/>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11.DSR, 11.RV,</w:t>
            </w:r>
          </w:p>
          <w:p w14:paraId="321FECB4" w14:textId="29A58675"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11.RI, 12.RV, 12.RI</w:t>
            </w:r>
          </w:p>
        </w:tc>
        <w:tc>
          <w:tcPr>
            <w:tcW w:w="649" w:type="pct"/>
          </w:tcPr>
          <w:p w14:paraId="4E23FEBC" w14:textId="77777777" w:rsidR="00C82898" w:rsidRPr="009D6373" w:rsidRDefault="00C82898" w:rsidP="00DD14A5">
            <w:pPr>
              <w:pStyle w:val="sectbi"/>
              <w:spacing w:before="0" w:beforeAutospacing="0" w:after="0" w:afterAutospacing="0"/>
              <w:ind w:left="583" w:hanging="270"/>
              <w:textAlignment w:val="baseline"/>
              <w:rPr>
                <w:color w:val="444444"/>
              </w:rPr>
            </w:pPr>
            <w:r w:rsidRPr="009D6373">
              <w:rPr>
                <w:color w:val="444444"/>
              </w:rPr>
              <w:t>1. Orientation and business topics</w:t>
            </w:r>
          </w:p>
          <w:p w14:paraId="55F05008"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a. School policies</w:t>
            </w:r>
          </w:p>
          <w:p w14:paraId="7F3B25A9"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b. Management</w:t>
            </w:r>
          </w:p>
          <w:p w14:paraId="1B20ADAC"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c. Sales, inventory, and</w:t>
            </w:r>
            <w:r>
              <w:rPr>
                <w:color w:val="444444"/>
              </w:rPr>
              <w:t xml:space="preserve"> </w:t>
            </w:r>
            <w:r w:rsidRPr="009D6373">
              <w:rPr>
                <w:color w:val="444444"/>
              </w:rPr>
              <w:t>retailing</w:t>
            </w:r>
          </w:p>
          <w:p w14:paraId="4FB35AE7"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d. Taxes and payroll</w:t>
            </w:r>
          </w:p>
          <w:p w14:paraId="2EB32B55"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e. Insurance</w:t>
            </w:r>
          </w:p>
          <w:p w14:paraId="2A92266F"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f. Client records and confidentiality</w:t>
            </w:r>
          </w:p>
          <w:p w14:paraId="43D93FE6" w14:textId="77777777" w:rsidR="00C82898" w:rsidRPr="009D6373" w:rsidRDefault="00C82898" w:rsidP="00DD14A5">
            <w:pPr>
              <w:pStyle w:val="sectbi2"/>
              <w:spacing w:before="0" w:beforeAutospacing="0" w:after="0" w:afterAutospacing="0"/>
              <w:ind w:left="850" w:hanging="360"/>
              <w:textAlignment w:val="baseline"/>
              <w:rPr>
                <w:color w:val="444444"/>
              </w:rPr>
            </w:pPr>
            <w:r w:rsidRPr="009D6373">
              <w:rPr>
                <w:color w:val="444444"/>
              </w:rPr>
              <w:t>g. Professional ethics and practices.</w:t>
            </w:r>
          </w:p>
          <w:p w14:paraId="007530A7" w14:textId="77777777" w:rsidR="00C82898" w:rsidRPr="009D6373" w:rsidRDefault="00C82898" w:rsidP="00DD14A5">
            <w:pPr>
              <w:pStyle w:val="sectbi"/>
              <w:spacing w:before="0" w:beforeAutospacing="0" w:after="0" w:afterAutospacing="0"/>
              <w:ind w:left="493" w:hanging="180"/>
              <w:textAlignment w:val="baseline"/>
              <w:rPr>
                <w:color w:val="444444"/>
              </w:rPr>
            </w:pPr>
            <w:r w:rsidRPr="009D6373">
              <w:rPr>
                <w:color w:val="444444"/>
              </w:rPr>
              <w:t>2. Laws and regulations</w:t>
            </w:r>
          </w:p>
          <w:p w14:paraId="0DC887BD"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1831BFE0" w14:textId="77777777" w:rsidR="00682B43" w:rsidRPr="00682B43" w:rsidRDefault="00682B43" w:rsidP="00682B43">
            <w:pPr>
              <w:pStyle w:val="sectbi"/>
              <w:tabs>
                <w:tab w:val="left" w:pos="155"/>
              </w:tabs>
              <w:spacing w:after="0"/>
              <w:ind w:left="147" w:hanging="14"/>
              <w:textAlignment w:val="baseline"/>
              <w:rPr>
                <w:color w:val="444444"/>
              </w:rPr>
            </w:pPr>
            <w:r w:rsidRPr="00682B43">
              <w:rPr>
                <w:color w:val="444444"/>
              </w:rPr>
              <w:t>Entrepreneurship</w:t>
            </w:r>
          </w:p>
          <w:p w14:paraId="479AB975" w14:textId="77777777" w:rsidR="00682B43" w:rsidRPr="00682B43" w:rsidRDefault="00682B43" w:rsidP="00682B43">
            <w:pPr>
              <w:pStyle w:val="sectbi"/>
              <w:tabs>
                <w:tab w:val="left" w:pos="155"/>
              </w:tabs>
              <w:spacing w:after="0"/>
              <w:ind w:left="147" w:hanging="14"/>
              <w:textAlignment w:val="baseline"/>
              <w:rPr>
                <w:color w:val="444444"/>
              </w:rPr>
            </w:pPr>
            <w:r w:rsidRPr="00682B43">
              <w:rPr>
                <w:color w:val="444444"/>
              </w:rPr>
              <w:t>Outstanding Chapter</w:t>
            </w:r>
          </w:p>
          <w:p w14:paraId="15C9A97A" w14:textId="77777777" w:rsidR="00682B43" w:rsidRPr="00682B43" w:rsidRDefault="00682B43" w:rsidP="00682B43">
            <w:pPr>
              <w:pStyle w:val="sectbi"/>
              <w:tabs>
                <w:tab w:val="left" w:pos="155"/>
              </w:tabs>
              <w:spacing w:after="0"/>
              <w:ind w:left="147" w:hanging="14"/>
              <w:textAlignment w:val="baseline"/>
              <w:rPr>
                <w:color w:val="444444"/>
              </w:rPr>
            </w:pPr>
            <w:r w:rsidRPr="00682B43">
              <w:rPr>
                <w:color w:val="444444"/>
              </w:rPr>
              <w:t>Job Demo A</w:t>
            </w:r>
          </w:p>
          <w:p w14:paraId="1E4AD6B2" w14:textId="77777777" w:rsidR="00C82898" w:rsidRDefault="00682B43" w:rsidP="00682B43">
            <w:pPr>
              <w:pStyle w:val="sectbi"/>
              <w:tabs>
                <w:tab w:val="left" w:pos="155"/>
              </w:tabs>
              <w:spacing w:before="0" w:beforeAutospacing="0" w:after="0" w:afterAutospacing="0"/>
              <w:ind w:left="147" w:hanging="14"/>
              <w:textAlignment w:val="baseline"/>
              <w:rPr>
                <w:color w:val="444444"/>
              </w:rPr>
            </w:pPr>
            <w:r w:rsidRPr="00682B43">
              <w:rPr>
                <w:color w:val="444444"/>
              </w:rPr>
              <w:t>CTE Educator</w:t>
            </w:r>
          </w:p>
          <w:p w14:paraId="06D2950D" w14:textId="77777777" w:rsidR="00682B43" w:rsidRDefault="00682B43" w:rsidP="00682B43">
            <w:pPr>
              <w:pStyle w:val="sectbi"/>
              <w:tabs>
                <w:tab w:val="left" w:pos="155"/>
              </w:tabs>
              <w:spacing w:before="0" w:beforeAutospacing="0" w:after="0" w:afterAutospacing="0"/>
              <w:ind w:left="147" w:hanging="14"/>
              <w:textAlignment w:val="baseline"/>
              <w:rPr>
                <w:color w:val="444444"/>
              </w:rPr>
            </w:pPr>
          </w:p>
          <w:p w14:paraId="425144AE" w14:textId="57ACC792" w:rsidR="00682B43" w:rsidRPr="009D6373" w:rsidRDefault="00682B43" w:rsidP="00682B43">
            <w:pPr>
              <w:pStyle w:val="sectbi"/>
              <w:tabs>
                <w:tab w:val="left" w:pos="155"/>
              </w:tabs>
              <w:spacing w:before="0" w:beforeAutospacing="0" w:after="0" w:afterAutospacing="0"/>
              <w:ind w:left="147" w:hanging="14"/>
              <w:textAlignment w:val="baseline"/>
              <w:rPr>
                <w:color w:val="444444"/>
              </w:rPr>
            </w:pPr>
            <w:r w:rsidRPr="00B02F05">
              <w:rPr>
                <w:color w:val="444444"/>
              </w:rPr>
              <w:t>Customer Service</w:t>
            </w:r>
          </w:p>
        </w:tc>
      </w:tr>
      <w:tr w:rsidR="00C82898" w:rsidRPr="009C4A1C" w14:paraId="339454D7" w14:textId="42C4A0AD" w:rsidTr="00C82898">
        <w:tc>
          <w:tcPr>
            <w:tcW w:w="158" w:type="pct"/>
            <w:shd w:val="clear" w:color="auto" w:fill="FFFFFF" w:themeFill="background1"/>
          </w:tcPr>
          <w:p w14:paraId="17DA9C62" w14:textId="2AD81ED5"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c>
          <w:tcPr>
            <w:tcW w:w="713" w:type="pct"/>
            <w:shd w:val="clear" w:color="auto" w:fill="FFFFFF" w:themeFill="background1"/>
            <w:tcMar>
              <w:top w:w="43" w:type="dxa"/>
              <w:left w:w="115" w:type="dxa"/>
              <w:bottom w:w="43" w:type="dxa"/>
              <w:right w:w="115" w:type="dxa"/>
            </w:tcMar>
          </w:tcPr>
          <w:p w14:paraId="38AE0D48" w14:textId="402392A5"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Explain the types of insurance coverage needed by salons. </w:t>
            </w:r>
          </w:p>
        </w:tc>
        <w:tc>
          <w:tcPr>
            <w:tcW w:w="1100" w:type="pct"/>
          </w:tcPr>
          <w:p w14:paraId="2FBD8AF0" w14:textId="77777777" w:rsidR="00C82898" w:rsidRPr="009B2AF5" w:rsidRDefault="00C82898" w:rsidP="00DD14A5">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Explanation should include</w:t>
            </w:r>
          </w:p>
          <w:p w14:paraId="1587E3D2" w14:textId="77777777" w:rsidR="00C82898" w:rsidRPr="009B2AF5" w:rsidRDefault="00C82898">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liability</w:t>
            </w:r>
          </w:p>
          <w:p w14:paraId="193B9F78" w14:textId="77777777" w:rsidR="00C82898" w:rsidRPr="009B2AF5" w:rsidRDefault="00C82898">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fire</w:t>
            </w:r>
          </w:p>
          <w:p w14:paraId="1F619091" w14:textId="77777777" w:rsidR="00C82898" w:rsidRPr="009B2AF5" w:rsidRDefault="00C82898">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health</w:t>
            </w:r>
          </w:p>
          <w:p w14:paraId="7CF3D992" w14:textId="77777777" w:rsidR="00C82898" w:rsidRPr="009B2AF5" w:rsidRDefault="00C82898">
            <w:pPr>
              <w:numPr>
                <w:ilvl w:val="0"/>
                <w:numId w:val="132"/>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disability.</w:t>
            </w:r>
          </w:p>
          <w:p w14:paraId="0840470C"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31EEC082"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2F5C087B" w14:textId="77777777" w:rsidR="00C82898" w:rsidRPr="009B2AF5" w:rsidRDefault="00C82898">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other types of insurance coverage?</w:t>
            </w:r>
          </w:p>
          <w:p w14:paraId="78BE1492" w14:textId="77777777" w:rsidR="00C82898" w:rsidRPr="009B2AF5" w:rsidRDefault="00C82898">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When is an employer required to provide health benefits?</w:t>
            </w:r>
          </w:p>
          <w:p w14:paraId="2F282697" w14:textId="77777777" w:rsidR="00C82898" w:rsidRPr="009B2AF5" w:rsidRDefault="00C82898">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malpractice insurance</w:t>
            </w:r>
            <w:r w:rsidRPr="009B2AF5">
              <w:rPr>
                <w:rFonts w:ascii="Times New Roman" w:eastAsia="Times New Roman" w:hAnsi="Times New Roman" w:cs="Times New Roman"/>
                <w:sz w:val="24"/>
                <w:szCs w:val="24"/>
              </w:rPr>
              <w:t>? Should salon owners have this? Why, or why not?</w:t>
            </w:r>
          </w:p>
          <w:p w14:paraId="325D4AF2" w14:textId="77777777" w:rsidR="00C82898" w:rsidRPr="009B2AF5" w:rsidRDefault="00C82898">
            <w:pPr>
              <w:numPr>
                <w:ilvl w:val="0"/>
                <w:numId w:val="133"/>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Who is responsible for the employee's liability insurance?</w:t>
            </w:r>
          </w:p>
          <w:p w14:paraId="24F23A34"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7BAFA21F" w14:textId="4010E275"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62CC735A" w14:textId="77777777" w:rsidR="00C82898" w:rsidRPr="009D6373" w:rsidRDefault="00C82898" w:rsidP="00DD14A5">
            <w:pPr>
              <w:pStyle w:val="sectbi"/>
              <w:spacing w:before="0" w:beforeAutospacing="0" w:after="0" w:afterAutospacing="0"/>
              <w:ind w:left="493" w:hanging="270"/>
              <w:textAlignment w:val="baseline"/>
              <w:rPr>
                <w:color w:val="444444"/>
              </w:rPr>
            </w:pPr>
            <w:r w:rsidRPr="009D6373">
              <w:rPr>
                <w:color w:val="444444"/>
              </w:rPr>
              <w:t>1. Orientation and business topics</w:t>
            </w:r>
          </w:p>
          <w:p w14:paraId="58721D29"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a. School policies</w:t>
            </w:r>
          </w:p>
          <w:p w14:paraId="2CD58317"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b. Management</w:t>
            </w:r>
          </w:p>
          <w:p w14:paraId="1612D0FD"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c. Sales, inventory, and retailing</w:t>
            </w:r>
          </w:p>
          <w:p w14:paraId="6AE84643"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d. Taxes and payroll</w:t>
            </w:r>
          </w:p>
          <w:p w14:paraId="6BDC55B3"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e. Insurance</w:t>
            </w:r>
          </w:p>
          <w:p w14:paraId="7ED09A73"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f. Client records and confidentiality</w:t>
            </w:r>
          </w:p>
          <w:p w14:paraId="23C239AC" w14:textId="77777777" w:rsidR="00C82898" w:rsidRPr="009D6373" w:rsidRDefault="00C82898" w:rsidP="00DD14A5">
            <w:pPr>
              <w:pStyle w:val="sectbi2"/>
              <w:spacing w:before="0" w:beforeAutospacing="0" w:after="0" w:afterAutospacing="0"/>
              <w:ind w:left="853" w:hanging="360"/>
              <w:textAlignment w:val="baseline"/>
              <w:rPr>
                <w:color w:val="444444"/>
              </w:rPr>
            </w:pPr>
            <w:r w:rsidRPr="009D6373">
              <w:rPr>
                <w:color w:val="444444"/>
              </w:rPr>
              <w:t>g. Professional ethics and practices.</w:t>
            </w:r>
          </w:p>
          <w:p w14:paraId="6D2B33C1" w14:textId="77777777" w:rsidR="00C82898" w:rsidRPr="009D6373" w:rsidRDefault="00C82898" w:rsidP="00DD14A5">
            <w:pPr>
              <w:pStyle w:val="sectbi"/>
              <w:spacing w:before="0" w:beforeAutospacing="0" w:after="192" w:afterAutospacing="0"/>
              <w:ind w:left="240"/>
              <w:textAlignment w:val="baseline"/>
              <w:rPr>
                <w:color w:val="444444"/>
              </w:rPr>
            </w:pPr>
            <w:r w:rsidRPr="009D6373">
              <w:rPr>
                <w:color w:val="444444"/>
              </w:rPr>
              <w:t>2. Laws and regulations</w:t>
            </w:r>
          </w:p>
          <w:p w14:paraId="1BEB792C"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60617593"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Entrepreneurship</w:t>
            </w:r>
          </w:p>
          <w:p w14:paraId="15E870EE"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Outstanding Chapter</w:t>
            </w:r>
          </w:p>
          <w:p w14:paraId="11411CDA"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Job Demo A</w:t>
            </w:r>
          </w:p>
          <w:p w14:paraId="5CE4BF3E" w14:textId="77777777" w:rsidR="00C82898" w:rsidRDefault="00682B43" w:rsidP="00682B43">
            <w:pPr>
              <w:pStyle w:val="sectbi"/>
              <w:tabs>
                <w:tab w:val="left" w:pos="155"/>
              </w:tabs>
              <w:spacing w:before="0" w:beforeAutospacing="0" w:after="0" w:afterAutospacing="0"/>
              <w:ind w:left="237" w:hanging="14"/>
              <w:textAlignment w:val="baseline"/>
              <w:rPr>
                <w:color w:val="444444"/>
              </w:rPr>
            </w:pPr>
            <w:r w:rsidRPr="00682B43">
              <w:rPr>
                <w:color w:val="444444"/>
              </w:rPr>
              <w:t>CTE Educator</w:t>
            </w:r>
          </w:p>
          <w:p w14:paraId="12001413" w14:textId="77777777" w:rsidR="00682B43" w:rsidRDefault="00682B43" w:rsidP="00682B43">
            <w:pPr>
              <w:pStyle w:val="sectbi"/>
              <w:tabs>
                <w:tab w:val="left" w:pos="155"/>
              </w:tabs>
              <w:spacing w:before="0" w:beforeAutospacing="0" w:after="0" w:afterAutospacing="0"/>
              <w:ind w:left="237" w:hanging="14"/>
              <w:textAlignment w:val="baseline"/>
              <w:rPr>
                <w:color w:val="444444"/>
              </w:rPr>
            </w:pPr>
          </w:p>
          <w:p w14:paraId="0C54E20B" w14:textId="280ED639" w:rsidR="00682B43" w:rsidRPr="009D6373" w:rsidRDefault="00682B43" w:rsidP="00682B43">
            <w:pPr>
              <w:pStyle w:val="sectbi"/>
              <w:tabs>
                <w:tab w:val="left" w:pos="155"/>
              </w:tabs>
              <w:spacing w:before="0" w:beforeAutospacing="0" w:after="0" w:afterAutospacing="0"/>
              <w:ind w:left="237" w:hanging="14"/>
              <w:textAlignment w:val="baseline"/>
              <w:rPr>
                <w:color w:val="444444"/>
              </w:rPr>
            </w:pPr>
            <w:r w:rsidRPr="00B02F05">
              <w:rPr>
                <w:color w:val="444444"/>
              </w:rPr>
              <w:t>Customer Service</w:t>
            </w:r>
          </w:p>
        </w:tc>
      </w:tr>
      <w:tr w:rsidR="00C82898" w:rsidRPr="009C4A1C" w14:paraId="3436E1D9" w14:textId="2F7087A1" w:rsidTr="00C82898">
        <w:tc>
          <w:tcPr>
            <w:tcW w:w="158" w:type="pct"/>
            <w:shd w:val="clear" w:color="auto" w:fill="FFFFFF" w:themeFill="background1"/>
          </w:tcPr>
          <w:p w14:paraId="35AEC0FB" w14:textId="4EAF1D07"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p>
        </w:tc>
        <w:tc>
          <w:tcPr>
            <w:tcW w:w="713" w:type="pct"/>
            <w:shd w:val="clear" w:color="auto" w:fill="FFFFFF" w:themeFill="background1"/>
            <w:tcMar>
              <w:top w:w="43" w:type="dxa"/>
              <w:left w:w="115" w:type="dxa"/>
              <w:bottom w:w="43" w:type="dxa"/>
              <w:right w:w="115" w:type="dxa"/>
            </w:tcMar>
          </w:tcPr>
          <w:p w14:paraId="0C2E3933" w14:textId="2EF96B1D" w:rsidR="00C82898" w:rsidRPr="009C4A1C" w:rsidRDefault="00C82898" w:rsidP="00DD14A5">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Evaluate various salon business types. </w:t>
            </w:r>
          </w:p>
        </w:tc>
        <w:tc>
          <w:tcPr>
            <w:tcW w:w="1100" w:type="pct"/>
          </w:tcPr>
          <w:p w14:paraId="318EFBA5" w14:textId="77777777" w:rsidR="00C82898" w:rsidRPr="009B2AF5" w:rsidRDefault="00C82898" w:rsidP="00DD14A5">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Evaluation may include the pros and cons of</w:t>
            </w:r>
          </w:p>
          <w:p w14:paraId="5558C70D" w14:textId="77777777" w:rsidR="00C82898" w:rsidRPr="009B2AF5" w:rsidRDefault="00C82898">
            <w:pPr>
              <w:numPr>
                <w:ilvl w:val="0"/>
                <w:numId w:val="13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booth rental</w:t>
            </w:r>
          </w:p>
          <w:p w14:paraId="49D91CF5" w14:textId="77777777" w:rsidR="00C82898" w:rsidRPr="009B2AF5" w:rsidRDefault="00C82898">
            <w:pPr>
              <w:numPr>
                <w:ilvl w:val="0"/>
                <w:numId w:val="13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individual ownership</w:t>
            </w:r>
          </w:p>
          <w:p w14:paraId="2938B7AD" w14:textId="77777777" w:rsidR="00C82898" w:rsidRPr="009B2AF5" w:rsidRDefault="00C82898">
            <w:pPr>
              <w:numPr>
                <w:ilvl w:val="0"/>
                <w:numId w:val="13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partnership</w:t>
            </w:r>
          </w:p>
          <w:p w14:paraId="7FEB250F" w14:textId="77777777" w:rsidR="00C82898" w:rsidRPr="009B2AF5" w:rsidRDefault="00C82898">
            <w:pPr>
              <w:numPr>
                <w:ilvl w:val="0"/>
                <w:numId w:val="13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corporation</w:t>
            </w:r>
          </w:p>
          <w:p w14:paraId="7AF9C002" w14:textId="77777777" w:rsidR="00C82898" w:rsidRPr="009B2AF5" w:rsidRDefault="00C82898">
            <w:pPr>
              <w:numPr>
                <w:ilvl w:val="0"/>
                <w:numId w:val="134"/>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franchise.</w:t>
            </w:r>
          </w:p>
          <w:p w14:paraId="64550F19"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5A480DD4"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194756A9" w14:textId="77777777" w:rsidR="00C82898" w:rsidRPr="009B2AF5" w:rsidRDefault="00C82898">
            <w:pPr>
              <w:numPr>
                <w:ilvl w:val="0"/>
                <w:numId w:val="13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and disadvantages of booth rental v</w:t>
            </w:r>
            <w:r>
              <w:rPr>
                <w:rFonts w:ascii="Times New Roman" w:eastAsia="Times New Roman" w:hAnsi="Times New Roman" w:cs="Times New Roman"/>
                <w:sz w:val="24"/>
                <w:szCs w:val="24"/>
              </w:rPr>
              <w:t>s.</w:t>
            </w:r>
            <w:r w:rsidRPr="009B2AF5">
              <w:rPr>
                <w:rFonts w:ascii="Times New Roman" w:eastAsia="Times New Roman" w:hAnsi="Times New Roman" w:cs="Times New Roman"/>
                <w:sz w:val="24"/>
                <w:szCs w:val="24"/>
              </w:rPr>
              <w:t xml:space="preserve"> working for an employer?</w:t>
            </w:r>
          </w:p>
          <w:p w14:paraId="60D4404C" w14:textId="77777777" w:rsidR="00C82898" w:rsidRPr="009B2AF5" w:rsidRDefault="00C82898">
            <w:pPr>
              <w:numPr>
                <w:ilvl w:val="0"/>
                <w:numId w:val="13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and disadvantages of individual ownership v</w:t>
            </w:r>
            <w:r>
              <w:rPr>
                <w:rFonts w:ascii="Times New Roman" w:eastAsia="Times New Roman" w:hAnsi="Times New Roman" w:cs="Times New Roman"/>
                <w:sz w:val="24"/>
                <w:szCs w:val="24"/>
              </w:rPr>
              <w:t>s.</w:t>
            </w:r>
            <w:r w:rsidRPr="009B2AF5">
              <w:rPr>
                <w:rFonts w:ascii="Times New Roman" w:eastAsia="Times New Roman" w:hAnsi="Times New Roman" w:cs="Times New Roman"/>
                <w:sz w:val="24"/>
                <w:szCs w:val="24"/>
              </w:rPr>
              <w:t xml:space="preserve"> partnership?</w:t>
            </w:r>
          </w:p>
          <w:p w14:paraId="49B39892" w14:textId="77777777" w:rsidR="00C82898" w:rsidRPr="009B2AF5" w:rsidRDefault="00C82898">
            <w:pPr>
              <w:numPr>
                <w:ilvl w:val="0"/>
                <w:numId w:val="13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a </w:t>
            </w:r>
            <w:r w:rsidRPr="009B2AF5">
              <w:rPr>
                <w:rFonts w:ascii="Times New Roman" w:eastAsia="Times New Roman" w:hAnsi="Times New Roman" w:cs="Times New Roman"/>
                <w:i/>
                <w:iCs/>
                <w:sz w:val="24"/>
                <w:szCs w:val="24"/>
              </w:rPr>
              <w:t>corporation</w:t>
            </w:r>
            <w:r w:rsidRPr="009B2AF5">
              <w:rPr>
                <w:rFonts w:ascii="Times New Roman" w:eastAsia="Times New Roman" w:hAnsi="Times New Roman" w:cs="Times New Roman"/>
                <w:sz w:val="24"/>
                <w:szCs w:val="24"/>
              </w:rPr>
              <w:t>?</w:t>
            </w:r>
          </w:p>
          <w:p w14:paraId="09F107A3" w14:textId="77777777" w:rsidR="00C82898" w:rsidRDefault="00C82898">
            <w:pPr>
              <w:numPr>
                <w:ilvl w:val="0"/>
                <w:numId w:val="135"/>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a </w:t>
            </w:r>
            <w:r w:rsidRPr="009B2AF5">
              <w:rPr>
                <w:rFonts w:ascii="Times New Roman" w:eastAsia="Times New Roman" w:hAnsi="Times New Roman" w:cs="Times New Roman"/>
                <w:i/>
                <w:iCs/>
                <w:sz w:val="24"/>
                <w:szCs w:val="24"/>
              </w:rPr>
              <w:t>franchise</w:t>
            </w:r>
            <w:r w:rsidRPr="009B2AF5">
              <w:rPr>
                <w:rFonts w:ascii="Times New Roman" w:eastAsia="Times New Roman" w:hAnsi="Times New Roman" w:cs="Times New Roman"/>
                <w:sz w:val="24"/>
                <w:szCs w:val="24"/>
              </w:rPr>
              <w:t>?</w:t>
            </w:r>
          </w:p>
          <w:p w14:paraId="7EBEAF95" w14:textId="77777777" w:rsidR="00C82898" w:rsidRPr="009B2AF5" w:rsidRDefault="00C82898">
            <w:pPr>
              <w:numPr>
                <w:ilvl w:val="0"/>
                <w:numId w:val="13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types of establishments are included in individual ownership?</w:t>
            </w:r>
          </w:p>
          <w:p w14:paraId="2E312D6A"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2FA81499" w14:textId="7462F03F"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11.DSR, 11.RV,</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11.RI, 12.RV, 12.RI</w:t>
            </w:r>
          </w:p>
        </w:tc>
        <w:tc>
          <w:tcPr>
            <w:tcW w:w="649" w:type="pct"/>
          </w:tcPr>
          <w:p w14:paraId="12A78A50" w14:textId="77777777" w:rsidR="00C82898" w:rsidRPr="009D6373" w:rsidRDefault="00C82898" w:rsidP="00DD14A5">
            <w:pPr>
              <w:pStyle w:val="sectbi"/>
              <w:spacing w:before="0" w:beforeAutospacing="0" w:after="0" w:afterAutospacing="0"/>
              <w:ind w:left="493" w:hanging="270"/>
              <w:textAlignment w:val="baseline"/>
              <w:rPr>
                <w:color w:val="444444"/>
              </w:rPr>
            </w:pPr>
            <w:r w:rsidRPr="009D6373">
              <w:rPr>
                <w:color w:val="444444"/>
              </w:rPr>
              <w:t>1. Orientation and business topics</w:t>
            </w:r>
          </w:p>
          <w:p w14:paraId="4071E86B"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a. School policies</w:t>
            </w:r>
          </w:p>
          <w:p w14:paraId="6CEE240A"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b. Management</w:t>
            </w:r>
          </w:p>
          <w:p w14:paraId="06E9854E"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c. Sales, inventory, and retailing</w:t>
            </w:r>
          </w:p>
          <w:p w14:paraId="47ABA394"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d. Taxes and payroll</w:t>
            </w:r>
          </w:p>
          <w:p w14:paraId="1EAF3EFB"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e. Insurance</w:t>
            </w:r>
          </w:p>
          <w:p w14:paraId="440FF155"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f. Client records and confidentiality</w:t>
            </w:r>
          </w:p>
          <w:p w14:paraId="32AA3507"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g. Professional ethics and practices.</w:t>
            </w:r>
          </w:p>
          <w:p w14:paraId="46C11DA4" w14:textId="77777777" w:rsidR="00C82898" w:rsidRPr="009D6373" w:rsidRDefault="00C82898" w:rsidP="00DD14A5">
            <w:pPr>
              <w:pStyle w:val="sectbi"/>
              <w:spacing w:before="0" w:beforeAutospacing="0" w:after="192" w:afterAutospacing="0"/>
              <w:ind w:left="493" w:hanging="270"/>
              <w:textAlignment w:val="baseline"/>
              <w:rPr>
                <w:color w:val="444444"/>
              </w:rPr>
            </w:pPr>
            <w:r w:rsidRPr="009D6373">
              <w:rPr>
                <w:color w:val="444444"/>
              </w:rPr>
              <w:t>2. Laws and regulations</w:t>
            </w:r>
          </w:p>
          <w:p w14:paraId="5E2B0A4C"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64161258"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Entrepreneurship</w:t>
            </w:r>
          </w:p>
          <w:p w14:paraId="3DCAA9E9"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Outstanding Chapter</w:t>
            </w:r>
          </w:p>
          <w:p w14:paraId="22E537B9"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Job Demo A</w:t>
            </w:r>
          </w:p>
          <w:p w14:paraId="3FC4CC3C" w14:textId="77777777" w:rsidR="00C82898" w:rsidRDefault="00682B43" w:rsidP="00682B43">
            <w:pPr>
              <w:pStyle w:val="sectbi"/>
              <w:tabs>
                <w:tab w:val="left" w:pos="155"/>
              </w:tabs>
              <w:spacing w:before="0" w:beforeAutospacing="0" w:after="0" w:afterAutospacing="0"/>
              <w:ind w:left="237" w:hanging="14"/>
              <w:textAlignment w:val="baseline"/>
              <w:rPr>
                <w:color w:val="444444"/>
              </w:rPr>
            </w:pPr>
            <w:r w:rsidRPr="00682B43">
              <w:rPr>
                <w:color w:val="444444"/>
              </w:rPr>
              <w:t>CTE Educator</w:t>
            </w:r>
          </w:p>
          <w:p w14:paraId="42017029" w14:textId="77777777" w:rsidR="00682B43" w:rsidRDefault="00682B43" w:rsidP="00682B43">
            <w:pPr>
              <w:pStyle w:val="sectbi"/>
              <w:tabs>
                <w:tab w:val="left" w:pos="155"/>
              </w:tabs>
              <w:spacing w:before="0" w:beforeAutospacing="0" w:after="0" w:afterAutospacing="0"/>
              <w:ind w:left="237" w:hanging="14"/>
              <w:textAlignment w:val="baseline"/>
              <w:rPr>
                <w:color w:val="444444"/>
              </w:rPr>
            </w:pPr>
          </w:p>
          <w:p w14:paraId="0B0FF7D8" w14:textId="4C38ACA3" w:rsidR="00682B43" w:rsidRPr="009D6373" w:rsidRDefault="00682B43" w:rsidP="00682B43">
            <w:pPr>
              <w:pStyle w:val="sectbi"/>
              <w:tabs>
                <w:tab w:val="left" w:pos="155"/>
              </w:tabs>
              <w:spacing w:before="0" w:beforeAutospacing="0" w:after="0" w:afterAutospacing="0"/>
              <w:ind w:left="237" w:hanging="14"/>
              <w:textAlignment w:val="baseline"/>
              <w:rPr>
                <w:color w:val="444444"/>
              </w:rPr>
            </w:pPr>
            <w:r w:rsidRPr="00B02F05">
              <w:rPr>
                <w:color w:val="444444"/>
              </w:rPr>
              <w:t>Customer Service</w:t>
            </w:r>
          </w:p>
        </w:tc>
      </w:tr>
      <w:tr w:rsidR="00C82898" w:rsidRPr="009C4A1C" w14:paraId="5F67CDA5" w14:textId="7EA3D076" w:rsidTr="00C82898">
        <w:tc>
          <w:tcPr>
            <w:tcW w:w="158" w:type="pct"/>
            <w:shd w:val="clear" w:color="auto" w:fill="FFFFFF" w:themeFill="background1"/>
          </w:tcPr>
          <w:p w14:paraId="0C66B112" w14:textId="799AFD15"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713" w:type="pct"/>
            <w:shd w:val="clear" w:color="auto" w:fill="FFFFFF" w:themeFill="background1"/>
            <w:tcMar>
              <w:top w:w="43" w:type="dxa"/>
              <w:left w:w="115" w:type="dxa"/>
              <w:bottom w:w="43" w:type="dxa"/>
              <w:right w:w="115" w:type="dxa"/>
            </w:tcMar>
          </w:tcPr>
          <w:p w14:paraId="5AA3C093" w14:textId="49EC0D08" w:rsidR="00C82898" w:rsidRPr="009C4A1C" w:rsidRDefault="00C82898" w:rsidP="00DD14A5">
            <w:pP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585017">
              <w:rPr>
                <w:rFonts w:ascii="Times New Roman" w:eastAsia="Times New Roman" w:hAnsi="Times New Roman" w:cs="Times New Roman"/>
                <w:sz w:val="24"/>
                <w:szCs w:val="24"/>
              </w:rPr>
              <w:t>e</w:t>
            </w:r>
            <w:r w:rsidRPr="009D1411">
              <w:rPr>
                <w:rFonts w:ascii="Times New Roman" w:eastAsia="Times New Roman" w:hAnsi="Times New Roman" w:cs="Times New Roman"/>
                <w:sz w:val="24"/>
                <w:szCs w:val="24"/>
              </w:rPr>
              <w:t>rform</w:t>
            </w:r>
            <w:r>
              <w:rPr>
                <w:rFonts w:ascii="Times New Roman" w:eastAsia="Times New Roman" w:hAnsi="Times New Roman" w:cs="Times New Roman"/>
                <w:i/>
                <w:iCs/>
                <w:sz w:val="24"/>
                <w:szCs w:val="24"/>
              </w:rPr>
              <w:t xml:space="preserve"> in</w:t>
            </w:r>
            <w:r w:rsidRPr="00585017">
              <w:rPr>
                <w:rFonts w:ascii="Times New Roman" w:eastAsia="Times New Roman" w:hAnsi="Times New Roman" w:cs="Times New Roman"/>
                <w:i/>
                <w:iCs/>
                <w:sz w:val="24"/>
                <w:szCs w:val="24"/>
              </w:rPr>
              <w:t>ventory control</w:t>
            </w:r>
            <w:r w:rsidRPr="00585017">
              <w:rPr>
                <w:rFonts w:ascii="Times New Roman" w:eastAsia="Times New Roman" w:hAnsi="Times New Roman" w:cs="Times New Roman"/>
                <w:sz w:val="24"/>
                <w:szCs w:val="24"/>
              </w:rPr>
              <w:t xml:space="preserve">. </w:t>
            </w:r>
          </w:p>
        </w:tc>
        <w:tc>
          <w:tcPr>
            <w:tcW w:w="1100" w:type="pct"/>
          </w:tcPr>
          <w:p w14:paraId="7FBCD63A" w14:textId="77777777" w:rsidR="00C82898" w:rsidRPr="009B2AF5" w:rsidRDefault="00C82898" w:rsidP="00DD14A5">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w:t>
            </w:r>
            <w:r w:rsidRPr="009B2AF5">
              <w:rPr>
                <w:rFonts w:ascii="Times New Roman" w:eastAsia="Times New Roman" w:hAnsi="Times New Roman" w:cs="Times New Roman"/>
                <w:sz w:val="24"/>
                <w:szCs w:val="24"/>
              </w:rPr>
              <w:t xml:space="preserve"> may include</w:t>
            </w:r>
          </w:p>
          <w:p w14:paraId="0A73659C" w14:textId="77777777" w:rsidR="00C82898" w:rsidRDefault="00C82898">
            <w:pPr>
              <w:numPr>
                <w:ilvl w:val="0"/>
                <w:numId w:val="136"/>
              </w:numPr>
              <w:rPr>
                <w:rFonts w:ascii="Times New Roman" w:eastAsia="Times New Roman" w:hAnsi="Times New Roman" w:cs="Times New Roman"/>
                <w:sz w:val="24"/>
                <w:szCs w:val="24"/>
              </w:rPr>
            </w:pPr>
            <w:r w:rsidRPr="007B3EFC">
              <w:rPr>
                <w:rFonts w:ascii="Times New Roman" w:eastAsia="Times New Roman" w:hAnsi="Times New Roman" w:cs="Times New Roman"/>
                <w:sz w:val="24"/>
                <w:szCs w:val="24"/>
              </w:rPr>
              <w:t>purchasing supplies and equipment for a salon</w:t>
            </w:r>
          </w:p>
          <w:p w14:paraId="080DD2F0" w14:textId="77777777" w:rsidR="00C82898" w:rsidRPr="007B3EFC" w:rsidRDefault="00C82898">
            <w:pPr>
              <w:numPr>
                <w:ilvl w:val="0"/>
                <w:numId w:val="136"/>
              </w:numPr>
              <w:rPr>
                <w:rFonts w:ascii="Times New Roman" w:eastAsia="Times New Roman" w:hAnsi="Times New Roman" w:cs="Times New Roman"/>
                <w:sz w:val="24"/>
                <w:szCs w:val="24"/>
              </w:rPr>
            </w:pPr>
            <w:r w:rsidRPr="007B3EFC">
              <w:rPr>
                <w:rFonts w:ascii="Times New Roman" w:eastAsia="Times New Roman" w:hAnsi="Times New Roman" w:cs="Times New Roman"/>
                <w:sz w:val="24"/>
                <w:szCs w:val="24"/>
              </w:rPr>
              <w:t>maintaining inventory of retail products or consumption supplies.</w:t>
            </w:r>
          </w:p>
          <w:p w14:paraId="571FBAB7" w14:textId="77777777" w:rsidR="00C82898" w:rsidRPr="009C4A1C" w:rsidRDefault="00C82898" w:rsidP="00DD14A5">
            <w:pPr>
              <w:shd w:val="clear" w:color="auto" w:fill="FFFFFF"/>
              <w:rPr>
                <w:rFonts w:ascii="Times New Roman" w:eastAsia="Times New Roman" w:hAnsi="Times New Roman" w:cs="Times New Roman"/>
                <w:sz w:val="24"/>
                <w:szCs w:val="24"/>
              </w:rPr>
            </w:pPr>
          </w:p>
        </w:tc>
        <w:tc>
          <w:tcPr>
            <w:tcW w:w="1106" w:type="pct"/>
          </w:tcPr>
          <w:p w14:paraId="1561FCAF" w14:textId="77777777" w:rsidR="00C82898" w:rsidRPr="007F0F72" w:rsidRDefault="00C82898" w:rsidP="00DD14A5">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6B278197" w14:textId="77777777" w:rsidR="00C82898" w:rsidRPr="009B2AF5" w:rsidRDefault="00C82898">
            <w:pPr>
              <w:numPr>
                <w:ilvl w:val="0"/>
                <w:numId w:val="13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advantages of renting instead of buying equipment?</w:t>
            </w:r>
          </w:p>
          <w:p w14:paraId="65A36AA6" w14:textId="77777777" w:rsidR="00C82898" w:rsidRPr="009B2AF5" w:rsidRDefault="00C82898">
            <w:pPr>
              <w:numPr>
                <w:ilvl w:val="0"/>
                <w:numId w:val="13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often should shelves be restocked?</w:t>
            </w:r>
          </w:p>
          <w:p w14:paraId="493F589E" w14:textId="77777777" w:rsidR="00C82898" w:rsidRPr="009B2AF5" w:rsidRDefault="00C82898">
            <w:pPr>
              <w:numPr>
                <w:ilvl w:val="0"/>
                <w:numId w:val="13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differences between consumption supplies and retail products?</w:t>
            </w:r>
          </w:p>
          <w:p w14:paraId="1E3777F9" w14:textId="77777777" w:rsidR="00C82898" w:rsidRPr="009B2AF5" w:rsidRDefault="00C82898">
            <w:pPr>
              <w:numPr>
                <w:ilvl w:val="0"/>
                <w:numId w:val="13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Why is keeping track of inventory important?</w:t>
            </w:r>
          </w:p>
          <w:p w14:paraId="51024560" w14:textId="77777777" w:rsidR="00C82898" w:rsidRPr="009B2AF5" w:rsidRDefault="00C82898">
            <w:pPr>
              <w:numPr>
                <w:ilvl w:val="0"/>
                <w:numId w:val="137"/>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an accurate inventory have in preparing a budget for the salon?</w:t>
            </w:r>
          </w:p>
          <w:p w14:paraId="774AED39" w14:textId="77777777" w:rsidR="00C82898" w:rsidRPr="00A74BC0" w:rsidRDefault="00C82898" w:rsidP="00DD14A5">
            <w:pPr>
              <w:rPr>
                <w:rFonts w:ascii="Times New Roman" w:eastAsia="Times New Roman" w:hAnsi="Times New Roman" w:cs="Times New Roman"/>
                <w:sz w:val="24"/>
                <w:szCs w:val="24"/>
              </w:rPr>
            </w:pPr>
          </w:p>
        </w:tc>
        <w:tc>
          <w:tcPr>
            <w:tcW w:w="673" w:type="pct"/>
          </w:tcPr>
          <w:p w14:paraId="107B8F62" w14:textId="5F2C5D5F" w:rsidR="00C82898" w:rsidRPr="009C4A1C" w:rsidRDefault="00C82898" w:rsidP="00DD14A5">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4406FC20" w14:textId="77777777" w:rsidR="00C82898" w:rsidRPr="009D6373" w:rsidRDefault="00C82898" w:rsidP="00DD14A5">
            <w:pPr>
              <w:pStyle w:val="sectbi"/>
              <w:spacing w:before="0" w:beforeAutospacing="0" w:after="0" w:afterAutospacing="0"/>
              <w:ind w:left="493" w:hanging="270"/>
              <w:textAlignment w:val="baseline"/>
              <w:rPr>
                <w:color w:val="444444"/>
              </w:rPr>
            </w:pPr>
            <w:r w:rsidRPr="009D6373">
              <w:rPr>
                <w:color w:val="444444"/>
              </w:rPr>
              <w:t>1. Orientation and business topics</w:t>
            </w:r>
          </w:p>
          <w:p w14:paraId="5B031FB4"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a. School policies</w:t>
            </w:r>
          </w:p>
          <w:p w14:paraId="21E4328E"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b. Management</w:t>
            </w:r>
          </w:p>
          <w:p w14:paraId="4A743638"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c. Sales, inventory, and retailing</w:t>
            </w:r>
          </w:p>
          <w:p w14:paraId="6750EADE"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d. Taxes and payroll</w:t>
            </w:r>
          </w:p>
          <w:p w14:paraId="264F2F66"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e. Insurance</w:t>
            </w:r>
          </w:p>
          <w:p w14:paraId="46DA3359"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f. Client records and confidentiality</w:t>
            </w:r>
          </w:p>
          <w:p w14:paraId="3BF0A843" w14:textId="77777777" w:rsidR="00C82898" w:rsidRPr="009D6373" w:rsidRDefault="00C82898" w:rsidP="00DD14A5">
            <w:pPr>
              <w:pStyle w:val="sectbi2"/>
              <w:spacing w:before="0" w:beforeAutospacing="0" w:after="0" w:afterAutospacing="0"/>
              <w:ind w:left="763" w:hanging="270"/>
              <w:textAlignment w:val="baseline"/>
              <w:rPr>
                <w:color w:val="444444"/>
              </w:rPr>
            </w:pPr>
            <w:r w:rsidRPr="009D6373">
              <w:rPr>
                <w:color w:val="444444"/>
              </w:rPr>
              <w:t>g. Professional ethics and practices.</w:t>
            </w:r>
          </w:p>
          <w:p w14:paraId="6F3856D3" w14:textId="77777777" w:rsidR="00C82898" w:rsidRPr="009C4A1C" w:rsidRDefault="00C82898" w:rsidP="00DD14A5">
            <w:pPr>
              <w:rPr>
                <w:rFonts w:ascii="Times New Roman" w:eastAsia="Times New Roman" w:hAnsi="Times New Roman" w:cs="Times New Roman"/>
                <w:sz w:val="24"/>
                <w:szCs w:val="24"/>
              </w:rPr>
            </w:pPr>
          </w:p>
        </w:tc>
        <w:tc>
          <w:tcPr>
            <w:tcW w:w="600" w:type="pct"/>
          </w:tcPr>
          <w:p w14:paraId="094998D1"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Entrepreneurship</w:t>
            </w:r>
          </w:p>
          <w:p w14:paraId="677840C5"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Outstanding Chapter</w:t>
            </w:r>
          </w:p>
          <w:p w14:paraId="0B59C446"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Job Demo A</w:t>
            </w:r>
          </w:p>
          <w:p w14:paraId="084448EB" w14:textId="77777777" w:rsidR="00C82898" w:rsidRDefault="00682B43" w:rsidP="00682B43">
            <w:pPr>
              <w:pStyle w:val="sectbi"/>
              <w:tabs>
                <w:tab w:val="left" w:pos="155"/>
              </w:tabs>
              <w:spacing w:before="0" w:beforeAutospacing="0" w:after="0" w:afterAutospacing="0"/>
              <w:ind w:left="237" w:hanging="14"/>
              <w:textAlignment w:val="baseline"/>
              <w:rPr>
                <w:color w:val="444444"/>
              </w:rPr>
            </w:pPr>
            <w:r w:rsidRPr="00682B43">
              <w:rPr>
                <w:color w:val="444444"/>
              </w:rPr>
              <w:t>CTE Educator</w:t>
            </w:r>
          </w:p>
          <w:p w14:paraId="36CE03BD" w14:textId="77777777" w:rsidR="00682B43" w:rsidRDefault="00682B43" w:rsidP="00682B43">
            <w:pPr>
              <w:pStyle w:val="sectbi"/>
              <w:tabs>
                <w:tab w:val="left" w:pos="155"/>
              </w:tabs>
              <w:spacing w:before="0" w:beforeAutospacing="0" w:after="0" w:afterAutospacing="0"/>
              <w:ind w:left="237" w:hanging="14"/>
              <w:textAlignment w:val="baseline"/>
              <w:rPr>
                <w:color w:val="444444"/>
              </w:rPr>
            </w:pPr>
          </w:p>
          <w:p w14:paraId="6D814B81" w14:textId="187236FD" w:rsidR="00682B43" w:rsidRPr="009D6373" w:rsidRDefault="00682B43" w:rsidP="00682B43">
            <w:pPr>
              <w:pStyle w:val="sectbi"/>
              <w:tabs>
                <w:tab w:val="left" w:pos="155"/>
              </w:tabs>
              <w:spacing w:before="0" w:beforeAutospacing="0" w:after="0" w:afterAutospacing="0"/>
              <w:ind w:left="237" w:hanging="14"/>
              <w:textAlignment w:val="baseline"/>
              <w:rPr>
                <w:color w:val="444444"/>
              </w:rPr>
            </w:pPr>
            <w:r w:rsidRPr="00B02F05">
              <w:rPr>
                <w:color w:val="444444"/>
              </w:rPr>
              <w:t>Customer Service</w:t>
            </w:r>
          </w:p>
        </w:tc>
      </w:tr>
      <w:tr w:rsidR="00C82898" w:rsidRPr="009C4A1C" w14:paraId="31714EA5" w14:textId="143A91D2" w:rsidTr="00C82898">
        <w:tc>
          <w:tcPr>
            <w:tcW w:w="158" w:type="pct"/>
            <w:shd w:val="clear" w:color="auto" w:fill="FFFFFF" w:themeFill="background1"/>
          </w:tcPr>
          <w:p w14:paraId="0881675B" w14:textId="22088CE2" w:rsidR="00C82898" w:rsidRPr="009C4A1C" w:rsidRDefault="00C82898" w:rsidP="0094335D">
            <w:pP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713" w:type="pct"/>
            <w:shd w:val="clear" w:color="auto" w:fill="FFFFFF" w:themeFill="background1"/>
            <w:tcMar>
              <w:top w:w="43" w:type="dxa"/>
              <w:left w:w="115" w:type="dxa"/>
              <w:bottom w:w="43" w:type="dxa"/>
              <w:right w:w="115" w:type="dxa"/>
            </w:tcMar>
          </w:tcPr>
          <w:p w14:paraId="6766B3F8" w14:textId="3D118063" w:rsidR="00C82898" w:rsidRPr="009C4A1C" w:rsidRDefault="00C82898" w:rsidP="0094335D">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Demonstrate knowledge of employee-management skills. </w:t>
            </w:r>
          </w:p>
        </w:tc>
        <w:tc>
          <w:tcPr>
            <w:tcW w:w="1100" w:type="pct"/>
          </w:tcPr>
          <w:p w14:paraId="637717FA" w14:textId="77777777" w:rsidR="00C82898" w:rsidRPr="009B2AF5" w:rsidRDefault="00C82898" w:rsidP="0094335D">
            <w:p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Demonstration should include</w:t>
            </w:r>
          </w:p>
          <w:p w14:paraId="6ADFACA2" w14:textId="77777777" w:rsidR="00C82898" w:rsidRPr="009B2AF5" w:rsidRDefault="00C82898">
            <w:pPr>
              <w:numPr>
                <w:ilvl w:val="0"/>
                <w:numId w:val="13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practicing employability skills</w:t>
            </w:r>
          </w:p>
          <w:p w14:paraId="21EEA263" w14:textId="77777777" w:rsidR="00C82898" w:rsidRPr="009B2AF5" w:rsidRDefault="00C82898">
            <w:pPr>
              <w:numPr>
                <w:ilvl w:val="0"/>
                <w:numId w:val="138"/>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resolving client and employee complaints.</w:t>
            </w:r>
          </w:p>
          <w:p w14:paraId="6A132DD9" w14:textId="77777777" w:rsidR="00C82898" w:rsidRPr="009C4A1C" w:rsidRDefault="00C82898" w:rsidP="0094335D">
            <w:pPr>
              <w:shd w:val="clear" w:color="auto" w:fill="FFFFFF"/>
              <w:rPr>
                <w:rFonts w:ascii="Times New Roman" w:eastAsia="Times New Roman" w:hAnsi="Times New Roman" w:cs="Times New Roman"/>
                <w:sz w:val="24"/>
                <w:szCs w:val="24"/>
              </w:rPr>
            </w:pPr>
          </w:p>
        </w:tc>
        <w:tc>
          <w:tcPr>
            <w:tcW w:w="1106" w:type="pct"/>
          </w:tcPr>
          <w:p w14:paraId="5AD87A38" w14:textId="77777777" w:rsidR="00C82898" w:rsidRPr="007F0F72" w:rsidRDefault="00C82898" w:rsidP="0094335D">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3DD59068"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Why is dependability important in the workforce?</w:t>
            </w:r>
          </w:p>
          <w:p w14:paraId="4511CC5C"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integrity play in the workforce?</w:t>
            </w:r>
          </w:p>
          <w:p w14:paraId="56D9B272"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role does courtesy play in the workforce?</w:t>
            </w:r>
          </w:p>
          <w:p w14:paraId="789FB520"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w:t>
            </w:r>
            <w:r w:rsidRPr="009B2AF5">
              <w:rPr>
                <w:rFonts w:ascii="Times New Roman" w:eastAsia="Times New Roman" w:hAnsi="Times New Roman" w:cs="Times New Roman"/>
                <w:i/>
                <w:iCs/>
                <w:sz w:val="24"/>
                <w:szCs w:val="24"/>
              </w:rPr>
              <w:t>teamwork</w:t>
            </w:r>
            <w:r w:rsidRPr="009B2AF5">
              <w:rPr>
                <w:rFonts w:ascii="Times New Roman" w:eastAsia="Times New Roman" w:hAnsi="Times New Roman" w:cs="Times New Roman"/>
                <w:sz w:val="24"/>
                <w:szCs w:val="24"/>
              </w:rPr>
              <w:t>? What does it mean to be a </w:t>
            </w:r>
            <w:r w:rsidRPr="009B2AF5">
              <w:rPr>
                <w:rFonts w:ascii="Times New Roman" w:eastAsia="Times New Roman" w:hAnsi="Times New Roman" w:cs="Times New Roman"/>
                <w:i/>
                <w:iCs/>
                <w:sz w:val="24"/>
                <w:szCs w:val="24"/>
              </w:rPr>
              <w:t>team player</w:t>
            </w:r>
            <w:r w:rsidRPr="009B2AF5">
              <w:rPr>
                <w:rFonts w:ascii="Times New Roman" w:eastAsia="Times New Roman" w:hAnsi="Times New Roman" w:cs="Times New Roman"/>
                <w:sz w:val="24"/>
                <w:szCs w:val="24"/>
              </w:rPr>
              <w:t>?</w:t>
            </w:r>
          </w:p>
          <w:p w14:paraId="21F4742E"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advantage of a positive attitude in the workplace?</w:t>
            </w:r>
          </w:p>
          <w:p w14:paraId="3A19BD63" w14:textId="77777777" w:rsidR="00C82898" w:rsidRPr="009B2AF5" w:rsidRDefault="00C82898">
            <w:pPr>
              <w:numPr>
                <w:ilvl w:val="0"/>
                <w:numId w:val="139"/>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are the attributes of a good employee?</w:t>
            </w:r>
          </w:p>
          <w:p w14:paraId="7CD2C83A" w14:textId="77777777" w:rsidR="00C82898" w:rsidRPr="00A74BC0" w:rsidRDefault="00C82898" w:rsidP="0094335D">
            <w:pPr>
              <w:rPr>
                <w:rFonts w:ascii="Times New Roman" w:eastAsia="Times New Roman" w:hAnsi="Times New Roman" w:cs="Times New Roman"/>
                <w:sz w:val="24"/>
                <w:szCs w:val="24"/>
              </w:rPr>
            </w:pPr>
          </w:p>
        </w:tc>
        <w:tc>
          <w:tcPr>
            <w:tcW w:w="673" w:type="pct"/>
          </w:tcPr>
          <w:p w14:paraId="3D585693" w14:textId="08834D0B" w:rsidR="00C82898" w:rsidRPr="009C4A1C" w:rsidRDefault="00C82898" w:rsidP="0094335D">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 12.C,</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12.LU</w:t>
            </w:r>
          </w:p>
        </w:tc>
        <w:tc>
          <w:tcPr>
            <w:tcW w:w="649" w:type="pct"/>
          </w:tcPr>
          <w:p w14:paraId="302F5CD0" w14:textId="77777777" w:rsidR="00C82898" w:rsidRPr="009D6373" w:rsidRDefault="00C82898" w:rsidP="0094335D">
            <w:pPr>
              <w:pStyle w:val="sectbi"/>
              <w:spacing w:before="0" w:beforeAutospacing="0" w:after="0" w:afterAutospacing="0"/>
              <w:ind w:left="493" w:hanging="270"/>
              <w:textAlignment w:val="baseline"/>
              <w:rPr>
                <w:color w:val="444444"/>
              </w:rPr>
            </w:pPr>
            <w:r w:rsidRPr="009D6373">
              <w:rPr>
                <w:color w:val="444444"/>
              </w:rPr>
              <w:t>1. Orientation and business topics</w:t>
            </w:r>
          </w:p>
          <w:p w14:paraId="24086BC9"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a. School policies</w:t>
            </w:r>
          </w:p>
          <w:p w14:paraId="721BB7C9"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b. Management</w:t>
            </w:r>
          </w:p>
          <w:p w14:paraId="2C669BF2"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c. Sales, inventory, and retailing</w:t>
            </w:r>
          </w:p>
          <w:p w14:paraId="77796B8D"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d. Taxes and payroll</w:t>
            </w:r>
          </w:p>
          <w:p w14:paraId="081FFBDC"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e. Insurance</w:t>
            </w:r>
          </w:p>
          <w:p w14:paraId="4E0DCF4F"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f. Client records and confidentiality</w:t>
            </w:r>
          </w:p>
          <w:p w14:paraId="02D6DFDF"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g. Professional ethics and practices.</w:t>
            </w:r>
          </w:p>
          <w:p w14:paraId="08571D25" w14:textId="77777777" w:rsidR="00C82898" w:rsidRPr="009D6373" w:rsidRDefault="00C82898" w:rsidP="0094335D">
            <w:pPr>
              <w:pStyle w:val="sectbi"/>
              <w:spacing w:before="0" w:beforeAutospacing="0" w:after="0" w:afterAutospacing="0"/>
              <w:ind w:left="583" w:hanging="360"/>
              <w:textAlignment w:val="baseline"/>
              <w:rPr>
                <w:color w:val="444444"/>
              </w:rPr>
            </w:pPr>
            <w:r w:rsidRPr="009D6373">
              <w:rPr>
                <w:color w:val="444444"/>
              </w:rPr>
              <w:t>2. Laws and regulations</w:t>
            </w:r>
          </w:p>
          <w:p w14:paraId="00FE28D6" w14:textId="77777777" w:rsidR="00C82898" w:rsidRPr="009C4A1C" w:rsidRDefault="00C82898" w:rsidP="0094335D">
            <w:pPr>
              <w:rPr>
                <w:rFonts w:ascii="Times New Roman" w:eastAsia="Times New Roman" w:hAnsi="Times New Roman" w:cs="Times New Roman"/>
                <w:sz w:val="24"/>
                <w:szCs w:val="24"/>
              </w:rPr>
            </w:pPr>
          </w:p>
        </w:tc>
        <w:tc>
          <w:tcPr>
            <w:tcW w:w="600" w:type="pct"/>
          </w:tcPr>
          <w:p w14:paraId="25F8E5CE" w14:textId="77777777" w:rsidR="00C82898" w:rsidRPr="009D6373" w:rsidRDefault="00C82898" w:rsidP="00E91102">
            <w:pPr>
              <w:pStyle w:val="sectbi"/>
              <w:tabs>
                <w:tab w:val="left" w:pos="155"/>
              </w:tabs>
              <w:spacing w:before="0" w:beforeAutospacing="0" w:after="0" w:afterAutospacing="0"/>
              <w:ind w:left="493" w:hanging="270"/>
              <w:textAlignment w:val="baseline"/>
              <w:rPr>
                <w:color w:val="444444"/>
              </w:rPr>
            </w:pPr>
          </w:p>
        </w:tc>
      </w:tr>
      <w:tr w:rsidR="00C82898" w:rsidRPr="009C4A1C" w14:paraId="415A5E6C" w14:textId="5894D25F" w:rsidTr="00C82898">
        <w:tc>
          <w:tcPr>
            <w:tcW w:w="158" w:type="pct"/>
            <w:shd w:val="clear" w:color="auto" w:fill="FFFFFF" w:themeFill="background1"/>
          </w:tcPr>
          <w:p w14:paraId="17AE6733" w14:textId="1105D197" w:rsidR="00C82898" w:rsidRPr="009C4A1C" w:rsidRDefault="00C82898" w:rsidP="0094335D">
            <w:pP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713" w:type="pct"/>
            <w:shd w:val="clear" w:color="auto" w:fill="FFFFFF" w:themeFill="background1"/>
            <w:tcMar>
              <w:top w:w="43" w:type="dxa"/>
              <w:left w:w="115" w:type="dxa"/>
              <w:bottom w:w="43" w:type="dxa"/>
              <w:right w:w="115" w:type="dxa"/>
            </w:tcMar>
          </w:tcPr>
          <w:p w14:paraId="18B9CC39" w14:textId="27463A5B" w:rsidR="00C82898" w:rsidRPr="009C4A1C" w:rsidRDefault="00C82898" w:rsidP="0094335D">
            <w:pPr>
              <w:rPr>
                <w:rFonts w:ascii="Times New Roman" w:eastAsia="Times New Roman" w:hAnsi="Times New Roman" w:cs="Times New Roman"/>
                <w:sz w:val="24"/>
                <w:szCs w:val="24"/>
              </w:rPr>
            </w:pPr>
            <w:r w:rsidRPr="00585017">
              <w:rPr>
                <w:rFonts w:ascii="Times New Roman" w:eastAsia="Times New Roman" w:hAnsi="Times New Roman" w:cs="Times New Roman"/>
                <w:sz w:val="24"/>
                <w:szCs w:val="24"/>
              </w:rPr>
              <w:t xml:space="preserve">Keep </w:t>
            </w:r>
            <w:r>
              <w:rPr>
                <w:rFonts w:ascii="Times New Roman" w:eastAsia="Times New Roman" w:hAnsi="Times New Roman" w:cs="Times New Roman"/>
                <w:sz w:val="24"/>
                <w:szCs w:val="24"/>
              </w:rPr>
              <w:t xml:space="preserve">a </w:t>
            </w:r>
            <w:r w:rsidRPr="00585017">
              <w:rPr>
                <w:rFonts w:ascii="Times New Roman" w:eastAsia="Times New Roman" w:hAnsi="Times New Roman" w:cs="Times New Roman"/>
                <w:sz w:val="24"/>
                <w:szCs w:val="24"/>
              </w:rPr>
              <w:t>daily salon record</w:t>
            </w:r>
            <w:r>
              <w:rPr>
                <w:rFonts w:ascii="Times New Roman" w:eastAsia="Times New Roman" w:hAnsi="Times New Roman" w:cs="Times New Roman"/>
                <w:sz w:val="24"/>
                <w:szCs w:val="24"/>
              </w:rPr>
              <w:t>.</w:t>
            </w:r>
            <w:r w:rsidRPr="00585017">
              <w:rPr>
                <w:rFonts w:ascii="Times New Roman" w:eastAsia="Times New Roman" w:hAnsi="Times New Roman" w:cs="Times New Roman"/>
                <w:sz w:val="24"/>
                <w:szCs w:val="24"/>
              </w:rPr>
              <w:t xml:space="preserve"> </w:t>
            </w:r>
          </w:p>
        </w:tc>
        <w:tc>
          <w:tcPr>
            <w:tcW w:w="1100" w:type="pct"/>
          </w:tcPr>
          <w:p w14:paraId="2ADC5F21" w14:textId="4C397B9A" w:rsidR="00C82898" w:rsidRPr="009C4A1C" w:rsidRDefault="00C82898" w:rsidP="0094335D">
            <w:pPr>
              <w:shd w:val="clear" w:color="auto" w:fill="FFFFFF"/>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 xml:space="preserve">Keeping daily salon records should include </w:t>
            </w:r>
            <w:r>
              <w:rPr>
                <w:rFonts w:ascii="Times New Roman" w:eastAsia="Times New Roman" w:hAnsi="Times New Roman" w:cs="Times New Roman"/>
                <w:sz w:val="24"/>
                <w:szCs w:val="24"/>
              </w:rPr>
              <w:t>accuracy</w:t>
            </w:r>
            <w:r w:rsidRPr="009B2AF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compliance with</w:t>
            </w:r>
            <w:r w:rsidRPr="009B2AF5">
              <w:rPr>
                <w:rFonts w:ascii="Times New Roman" w:eastAsia="Times New Roman" w:hAnsi="Times New Roman" w:cs="Times New Roman"/>
                <w:sz w:val="24"/>
                <w:szCs w:val="24"/>
              </w:rPr>
              <w:t xml:space="preserve"> local, state, and federal regulations.</w:t>
            </w:r>
          </w:p>
        </w:tc>
        <w:tc>
          <w:tcPr>
            <w:tcW w:w="1106" w:type="pct"/>
          </w:tcPr>
          <w:p w14:paraId="5447B087" w14:textId="77777777" w:rsidR="00C82898" w:rsidRPr="007F0F72" w:rsidRDefault="00C82898" w:rsidP="0094335D">
            <w:pPr>
              <w:spacing w:before="100" w:beforeAutospacing="1" w:after="100" w:afterAutospacing="1"/>
              <w:rPr>
                <w:rFonts w:ascii="Times New Roman" w:eastAsia="Times New Roman" w:hAnsi="Times New Roman" w:cs="Times New Roman"/>
                <w:b/>
                <w:bCs/>
                <w:sz w:val="24"/>
                <w:szCs w:val="24"/>
              </w:rPr>
            </w:pPr>
            <w:r w:rsidRPr="007F0F72">
              <w:rPr>
                <w:rFonts w:ascii="Times New Roman" w:eastAsia="Times New Roman" w:hAnsi="Times New Roman" w:cs="Times New Roman"/>
                <w:b/>
                <w:bCs/>
                <w:sz w:val="24"/>
                <w:szCs w:val="24"/>
              </w:rPr>
              <w:t>Process/Skill Questions:</w:t>
            </w:r>
          </w:p>
          <w:p w14:paraId="5D4C0AA6"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What is the importance of keeping accurate records?</w:t>
            </w:r>
          </w:p>
          <w:p w14:paraId="494179D1"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Where should records be kept?</w:t>
            </w:r>
          </w:p>
          <w:p w14:paraId="6FEB15E6"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an appointment book be kept?</w:t>
            </w:r>
          </w:p>
          <w:p w14:paraId="28B403A1"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daily sales slips be kept?</w:t>
            </w:r>
          </w:p>
          <w:p w14:paraId="1CFC00B2"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deposit slips be kept?</w:t>
            </w:r>
          </w:p>
          <w:p w14:paraId="0AB371E7" w14:textId="77777777" w:rsidR="00C82898" w:rsidRPr="009B2AF5" w:rsidRDefault="00C82898">
            <w:pPr>
              <w:numPr>
                <w:ilvl w:val="0"/>
                <w:numId w:val="140"/>
              </w:numPr>
              <w:spacing w:before="100" w:beforeAutospacing="1" w:after="100" w:afterAutospacing="1"/>
              <w:rPr>
                <w:rFonts w:ascii="Times New Roman" w:eastAsia="Times New Roman" w:hAnsi="Times New Roman" w:cs="Times New Roman"/>
                <w:sz w:val="24"/>
                <w:szCs w:val="24"/>
              </w:rPr>
            </w:pPr>
            <w:r w:rsidRPr="009B2AF5">
              <w:rPr>
                <w:rFonts w:ascii="Times New Roman" w:eastAsia="Times New Roman" w:hAnsi="Times New Roman" w:cs="Times New Roman"/>
                <w:sz w:val="24"/>
                <w:szCs w:val="24"/>
              </w:rPr>
              <w:t>How long should bank records be kept?</w:t>
            </w:r>
          </w:p>
          <w:p w14:paraId="633A4635" w14:textId="77777777" w:rsidR="00C82898" w:rsidRPr="00A74BC0" w:rsidRDefault="00C82898" w:rsidP="0094335D">
            <w:pPr>
              <w:rPr>
                <w:rFonts w:ascii="Times New Roman" w:eastAsia="Times New Roman" w:hAnsi="Times New Roman" w:cs="Times New Roman"/>
                <w:sz w:val="24"/>
                <w:szCs w:val="24"/>
              </w:rPr>
            </w:pPr>
          </w:p>
        </w:tc>
        <w:tc>
          <w:tcPr>
            <w:tcW w:w="673" w:type="pct"/>
          </w:tcPr>
          <w:p w14:paraId="4DA45B8F" w14:textId="2125581A" w:rsidR="00C82898" w:rsidRPr="009C4A1C" w:rsidRDefault="00C82898" w:rsidP="0094335D">
            <w:pPr>
              <w:rPr>
                <w:rFonts w:ascii="Times New Roman" w:eastAsia="Times New Roman" w:hAnsi="Times New Roman" w:cs="Times New Roman"/>
                <w:sz w:val="24"/>
                <w:szCs w:val="24"/>
              </w:rPr>
            </w:pPr>
            <w:r w:rsidRPr="009A5681">
              <w:rPr>
                <w:rFonts w:ascii="Times New Roman" w:eastAsia="Times New Roman" w:hAnsi="Times New Roman" w:cs="Times New Roman"/>
                <w:sz w:val="24"/>
                <w:szCs w:val="24"/>
              </w:rPr>
              <w:t>English: 11.C, 11.LU,</w:t>
            </w:r>
            <w:r>
              <w:rPr>
                <w:rFonts w:ascii="Times New Roman" w:eastAsia="Times New Roman" w:hAnsi="Times New Roman" w:cs="Times New Roman"/>
                <w:sz w:val="24"/>
                <w:szCs w:val="24"/>
              </w:rPr>
              <w:t xml:space="preserve"> </w:t>
            </w:r>
            <w:r w:rsidRPr="009A5681">
              <w:rPr>
                <w:rFonts w:ascii="Times New Roman" w:eastAsia="Times New Roman" w:hAnsi="Times New Roman" w:cs="Times New Roman"/>
                <w:sz w:val="24"/>
                <w:szCs w:val="24"/>
              </w:rPr>
              <w:t>11.W, 12.C, 12.LU, 12.W</w:t>
            </w:r>
          </w:p>
        </w:tc>
        <w:tc>
          <w:tcPr>
            <w:tcW w:w="649" w:type="pct"/>
          </w:tcPr>
          <w:p w14:paraId="30B1A53A" w14:textId="77777777" w:rsidR="00C82898" w:rsidRPr="009D6373" w:rsidRDefault="00C82898" w:rsidP="0094335D">
            <w:pPr>
              <w:pStyle w:val="sectbi"/>
              <w:spacing w:before="0" w:beforeAutospacing="0" w:after="0" w:afterAutospacing="0"/>
              <w:ind w:left="493" w:hanging="270"/>
              <w:textAlignment w:val="baseline"/>
              <w:rPr>
                <w:color w:val="444444"/>
              </w:rPr>
            </w:pPr>
            <w:r w:rsidRPr="009D6373">
              <w:rPr>
                <w:color w:val="444444"/>
              </w:rPr>
              <w:t>1. Orientation and business topics</w:t>
            </w:r>
          </w:p>
          <w:p w14:paraId="2A1C7C5C"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a. School policies</w:t>
            </w:r>
          </w:p>
          <w:p w14:paraId="21DBAA8B"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b. Management</w:t>
            </w:r>
          </w:p>
          <w:p w14:paraId="032A572A"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c. Sales, inventory, and retailing</w:t>
            </w:r>
          </w:p>
          <w:p w14:paraId="0A5E905F"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d. Taxes and payroll</w:t>
            </w:r>
          </w:p>
          <w:p w14:paraId="68D54322"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e. Insurance</w:t>
            </w:r>
          </w:p>
          <w:p w14:paraId="587D7025"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f. Client records and confidentiality</w:t>
            </w:r>
          </w:p>
          <w:p w14:paraId="5F440F36" w14:textId="77777777" w:rsidR="00C82898" w:rsidRPr="009D6373" w:rsidRDefault="00C82898" w:rsidP="0094335D">
            <w:pPr>
              <w:pStyle w:val="sectbi2"/>
              <w:spacing w:before="0" w:beforeAutospacing="0" w:after="0" w:afterAutospacing="0"/>
              <w:ind w:left="763" w:hanging="270"/>
              <w:textAlignment w:val="baseline"/>
              <w:rPr>
                <w:color w:val="444444"/>
              </w:rPr>
            </w:pPr>
            <w:r w:rsidRPr="009D6373">
              <w:rPr>
                <w:color w:val="444444"/>
              </w:rPr>
              <w:t>g. Professional ethics and practices.</w:t>
            </w:r>
          </w:p>
          <w:p w14:paraId="5108674E" w14:textId="77777777" w:rsidR="00C82898" w:rsidRPr="009D6373" w:rsidRDefault="00C82898" w:rsidP="0094335D">
            <w:pPr>
              <w:pStyle w:val="sectbi"/>
              <w:spacing w:before="0" w:beforeAutospacing="0" w:after="0" w:afterAutospacing="0"/>
              <w:ind w:left="493" w:hanging="270"/>
              <w:textAlignment w:val="baseline"/>
              <w:rPr>
                <w:color w:val="444444"/>
              </w:rPr>
            </w:pPr>
            <w:r w:rsidRPr="009D6373">
              <w:rPr>
                <w:color w:val="444444"/>
              </w:rPr>
              <w:t>2. Laws and regulations</w:t>
            </w:r>
          </w:p>
          <w:p w14:paraId="355963E7" w14:textId="77777777" w:rsidR="00C82898" w:rsidRPr="009C4A1C" w:rsidRDefault="00C82898" w:rsidP="0094335D">
            <w:pPr>
              <w:rPr>
                <w:rFonts w:ascii="Times New Roman" w:eastAsia="Times New Roman" w:hAnsi="Times New Roman" w:cs="Times New Roman"/>
                <w:sz w:val="24"/>
                <w:szCs w:val="24"/>
              </w:rPr>
            </w:pPr>
          </w:p>
        </w:tc>
        <w:tc>
          <w:tcPr>
            <w:tcW w:w="600" w:type="pct"/>
          </w:tcPr>
          <w:p w14:paraId="650C4086"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Entrepreneurship</w:t>
            </w:r>
          </w:p>
          <w:p w14:paraId="2214363D"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Outstanding Chapter</w:t>
            </w:r>
          </w:p>
          <w:p w14:paraId="7C7188AA"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Job Demo A</w:t>
            </w:r>
          </w:p>
          <w:p w14:paraId="2A94DF0A" w14:textId="77777777" w:rsidR="00682B43" w:rsidRPr="00682B43" w:rsidRDefault="00682B43" w:rsidP="00682B43">
            <w:pPr>
              <w:pStyle w:val="sectbi"/>
              <w:tabs>
                <w:tab w:val="left" w:pos="155"/>
              </w:tabs>
              <w:spacing w:after="0"/>
              <w:ind w:left="237" w:hanging="14"/>
              <w:textAlignment w:val="baseline"/>
              <w:rPr>
                <w:color w:val="444444"/>
              </w:rPr>
            </w:pPr>
            <w:r w:rsidRPr="00682B43">
              <w:rPr>
                <w:color w:val="444444"/>
              </w:rPr>
              <w:t>CTE Educator</w:t>
            </w:r>
          </w:p>
          <w:p w14:paraId="60576BBD" w14:textId="2C3D5116" w:rsidR="00C82898" w:rsidRPr="009D6373" w:rsidRDefault="00682B43" w:rsidP="00682B43">
            <w:pPr>
              <w:pStyle w:val="sectbi"/>
              <w:tabs>
                <w:tab w:val="left" w:pos="155"/>
              </w:tabs>
              <w:spacing w:before="0" w:beforeAutospacing="0" w:after="0" w:afterAutospacing="0"/>
              <w:ind w:left="237" w:hanging="14"/>
              <w:textAlignment w:val="baseline"/>
              <w:rPr>
                <w:color w:val="444444"/>
              </w:rPr>
            </w:pPr>
            <w:r w:rsidRPr="00682B43">
              <w:rPr>
                <w:color w:val="444444"/>
              </w:rPr>
              <w:t>Customer Service</w:t>
            </w:r>
          </w:p>
        </w:tc>
      </w:tr>
      <w:bookmarkEnd w:id="1"/>
    </w:tbl>
    <w:p w14:paraId="004BFFFD"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355269">
      <w:footerReference w:type="default" r:id="rId2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95D98" w14:textId="77777777" w:rsidR="00146665" w:rsidRDefault="00146665" w:rsidP="0093205B">
      <w:pPr>
        <w:spacing w:after="0" w:line="240" w:lineRule="auto"/>
      </w:pPr>
      <w:r>
        <w:separator/>
      </w:r>
    </w:p>
  </w:endnote>
  <w:endnote w:type="continuationSeparator" w:id="0">
    <w:p w14:paraId="512232BB" w14:textId="77777777" w:rsidR="00146665" w:rsidRDefault="00146665" w:rsidP="0093205B">
      <w:pPr>
        <w:spacing w:after="0" w:line="240" w:lineRule="auto"/>
      </w:pPr>
      <w:r>
        <w:continuationSeparator/>
      </w:r>
    </w:p>
  </w:endnote>
  <w:endnote w:type="continuationNotice" w:id="1">
    <w:p w14:paraId="4EB4F680" w14:textId="77777777" w:rsidR="00146665" w:rsidRDefault="00146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75A19C32" w14:textId="7D6CB63E"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442832">
          <w:tab/>
        </w:r>
        <w:r w:rsidR="00442832">
          <w:tab/>
        </w:r>
        <w:r w:rsidR="00442832">
          <w:tab/>
        </w:r>
        <w:r w:rsidR="00442832">
          <w:tab/>
        </w:r>
        <w:r w:rsidR="0067108B">
          <w:tab/>
        </w:r>
        <w:r w:rsidR="0067108B">
          <w:tab/>
        </w:r>
        <w:r w:rsidR="00442832" w:rsidRPr="006E4F11">
          <w:rPr>
            <w:rFonts w:ascii="Times New Roman" w:hAnsi="Times New Roman" w:cs="Times New Roman"/>
          </w:rPr>
          <w:fldChar w:fldCharType="begin"/>
        </w:r>
        <w:r w:rsidR="00442832" w:rsidRPr="006E4F11">
          <w:rPr>
            <w:rFonts w:ascii="Times New Roman" w:hAnsi="Times New Roman" w:cs="Times New Roman"/>
          </w:rPr>
          <w:instrText xml:space="preserve"> PAGE   \* MERGEFORMAT </w:instrText>
        </w:r>
        <w:r w:rsidR="00442832" w:rsidRPr="006E4F11">
          <w:rPr>
            <w:rFonts w:ascii="Times New Roman" w:hAnsi="Times New Roman" w:cs="Times New Roman"/>
          </w:rPr>
          <w:fldChar w:fldCharType="separate"/>
        </w:r>
        <w:r w:rsidR="00442832" w:rsidRPr="006E4F11">
          <w:rPr>
            <w:rFonts w:ascii="Times New Roman" w:hAnsi="Times New Roman" w:cs="Times New Roman"/>
            <w:noProof/>
          </w:rPr>
          <w:t>2</w:t>
        </w:r>
        <w:r w:rsidR="00442832" w:rsidRPr="006E4F1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B503" w14:textId="77777777" w:rsidR="00146665" w:rsidRDefault="00146665" w:rsidP="0093205B">
      <w:pPr>
        <w:spacing w:after="0" w:line="240" w:lineRule="auto"/>
      </w:pPr>
      <w:r>
        <w:separator/>
      </w:r>
    </w:p>
  </w:footnote>
  <w:footnote w:type="continuationSeparator" w:id="0">
    <w:p w14:paraId="412E65C2" w14:textId="77777777" w:rsidR="00146665" w:rsidRDefault="00146665" w:rsidP="0093205B">
      <w:pPr>
        <w:spacing w:after="0" w:line="240" w:lineRule="auto"/>
      </w:pPr>
      <w:r>
        <w:continuationSeparator/>
      </w:r>
    </w:p>
  </w:footnote>
  <w:footnote w:type="continuationNotice" w:id="1">
    <w:p w14:paraId="7D87A501" w14:textId="77777777" w:rsidR="00146665" w:rsidRDefault="001466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D24"/>
    <w:multiLevelType w:val="multilevel"/>
    <w:tmpl w:val="2BC8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A52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14CD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92392"/>
    <w:multiLevelType w:val="multilevel"/>
    <w:tmpl w:val="8518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D466C"/>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0E584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910546"/>
    <w:multiLevelType w:val="multilevel"/>
    <w:tmpl w:val="FEDA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FD431B"/>
    <w:multiLevelType w:val="multilevel"/>
    <w:tmpl w:val="431E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222BB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90B24"/>
    <w:multiLevelType w:val="multilevel"/>
    <w:tmpl w:val="F91ADDC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C426D"/>
    <w:multiLevelType w:val="multilevel"/>
    <w:tmpl w:val="2780E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4559F6"/>
    <w:multiLevelType w:val="multilevel"/>
    <w:tmpl w:val="49EE7F5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6B6F43"/>
    <w:multiLevelType w:val="multilevel"/>
    <w:tmpl w:val="3718F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9D6B3E"/>
    <w:multiLevelType w:val="multilevel"/>
    <w:tmpl w:val="FDB4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C6036D"/>
    <w:multiLevelType w:val="multilevel"/>
    <w:tmpl w:val="DA5440FC"/>
    <w:lvl w:ilvl="0">
      <w:start w:val="1"/>
      <w:numFmt w:val="bullet"/>
      <w:lvlText w:val=""/>
      <w:lvlJc w:val="left"/>
      <w:pPr>
        <w:tabs>
          <w:tab w:val="num" w:pos="720"/>
        </w:tabs>
        <w:ind w:left="720" w:hanging="360"/>
      </w:pPr>
      <w:rPr>
        <w:rFonts w:ascii="Symbol" w:hAnsi="Symbol" w:hint="default"/>
        <w:sz w:val="20"/>
      </w:rPr>
    </w:lvl>
    <w:lvl w:ilvl="1">
      <w:start w:val="7"/>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1849AB"/>
    <w:multiLevelType w:val="multilevel"/>
    <w:tmpl w:val="D678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7F300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D647AE"/>
    <w:multiLevelType w:val="multilevel"/>
    <w:tmpl w:val="4F04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FF7621"/>
    <w:multiLevelType w:val="multilevel"/>
    <w:tmpl w:val="46D0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AF266A"/>
    <w:multiLevelType w:val="multilevel"/>
    <w:tmpl w:val="55AC055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161CDD"/>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21492A"/>
    <w:multiLevelType w:val="multilevel"/>
    <w:tmpl w:val="1540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3B16AB"/>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79536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950AD5"/>
    <w:multiLevelType w:val="multilevel"/>
    <w:tmpl w:val="759C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250EF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9E345F"/>
    <w:multiLevelType w:val="multilevel"/>
    <w:tmpl w:val="9FB45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18D00B5"/>
    <w:multiLevelType w:val="multilevel"/>
    <w:tmpl w:val="C170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E41624"/>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653A04"/>
    <w:multiLevelType w:val="hybridMultilevel"/>
    <w:tmpl w:val="C482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F2622E"/>
    <w:multiLevelType w:val="multilevel"/>
    <w:tmpl w:val="75A4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48740CC"/>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C44A59"/>
    <w:multiLevelType w:val="multilevel"/>
    <w:tmpl w:val="D418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62541D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6E86E8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0C6C8A"/>
    <w:multiLevelType w:val="multilevel"/>
    <w:tmpl w:val="9660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7F253B2"/>
    <w:multiLevelType w:val="multilevel"/>
    <w:tmpl w:val="514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8FE0FFD"/>
    <w:multiLevelType w:val="multilevel"/>
    <w:tmpl w:val="2C6C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9895AF1"/>
    <w:multiLevelType w:val="multilevel"/>
    <w:tmpl w:val="4ABC6CB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98D6D29"/>
    <w:multiLevelType w:val="hybridMultilevel"/>
    <w:tmpl w:val="81BA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C5241F"/>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AFC6C3D"/>
    <w:multiLevelType w:val="multilevel"/>
    <w:tmpl w:val="42F6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BB0794"/>
    <w:multiLevelType w:val="multilevel"/>
    <w:tmpl w:val="C170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C325121"/>
    <w:multiLevelType w:val="multilevel"/>
    <w:tmpl w:val="5126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CA50EBF"/>
    <w:multiLevelType w:val="multilevel"/>
    <w:tmpl w:val="DCFA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D074AD7"/>
    <w:multiLevelType w:val="hybridMultilevel"/>
    <w:tmpl w:val="DFC6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D074B6D"/>
    <w:multiLevelType w:val="multilevel"/>
    <w:tmpl w:val="908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D854071"/>
    <w:multiLevelType w:val="multilevel"/>
    <w:tmpl w:val="D7A46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B71A56"/>
    <w:multiLevelType w:val="multilevel"/>
    <w:tmpl w:val="2E3C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E0E2AB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E794FA7"/>
    <w:multiLevelType w:val="multilevel"/>
    <w:tmpl w:val="22D8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880A99"/>
    <w:multiLevelType w:val="multilevel"/>
    <w:tmpl w:val="7D28C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E20B1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594C8D"/>
    <w:multiLevelType w:val="multilevel"/>
    <w:tmpl w:val="FC06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813C93"/>
    <w:multiLevelType w:val="multilevel"/>
    <w:tmpl w:val="45C6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F813CF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07E3545"/>
    <w:multiLevelType w:val="multilevel"/>
    <w:tmpl w:val="C39E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2460468"/>
    <w:multiLevelType w:val="multilevel"/>
    <w:tmpl w:val="6AEAEE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3117B46"/>
    <w:multiLevelType w:val="multilevel"/>
    <w:tmpl w:val="E5E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32C0F58"/>
    <w:multiLevelType w:val="hybridMultilevel"/>
    <w:tmpl w:val="ADEE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441B6D"/>
    <w:multiLevelType w:val="multilevel"/>
    <w:tmpl w:val="BBA0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3B1782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5491D6A"/>
    <w:multiLevelType w:val="hybridMultilevel"/>
    <w:tmpl w:val="B5844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5EB6499"/>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5FC6D3A"/>
    <w:multiLevelType w:val="multilevel"/>
    <w:tmpl w:val="3458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66A6A2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72448A6"/>
    <w:multiLevelType w:val="multilevel"/>
    <w:tmpl w:val="7AD8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7BF7E47"/>
    <w:multiLevelType w:val="hybridMultilevel"/>
    <w:tmpl w:val="590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7E25449"/>
    <w:multiLevelType w:val="multilevel"/>
    <w:tmpl w:val="90A80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8201AE4"/>
    <w:multiLevelType w:val="multilevel"/>
    <w:tmpl w:val="8718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8253FC8"/>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88D7476"/>
    <w:multiLevelType w:val="multilevel"/>
    <w:tmpl w:val="10C6F33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8FF0ABF"/>
    <w:multiLevelType w:val="multilevel"/>
    <w:tmpl w:val="C0A29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945789D"/>
    <w:multiLevelType w:val="multilevel"/>
    <w:tmpl w:val="D412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99E421C"/>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9DC1D0F"/>
    <w:multiLevelType w:val="multilevel"/>
    <w:tmpl w:val="E370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AE37A03"/>
    <w:multiLevelType w:val="multilevel"/>
    <w:tmpl w:val="4A8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B2441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B9C422D"/>
    <w:multiLevelType w:val="multilevel"/>
    <w:tmpl w:val="FFAC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BC434D0"/>
    <w:multiLevelType w:val="multilevel"/>
    <w:tmpl w:val="8A28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BE22C5B"/>
    <w:multiLevelType w:val="multilevel"/>
    <w:tmpl w:val="BAA60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BE6528B"/>
    <w:multiLevelType w:val="multilevel"/>
    <w:tmpl w:val="B222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C5442AE"/>
    <w:multiLevelType w:val="multilevel"/>
    <w:tmpl w:val="81E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CDC2AD0"/>
    <w:multiLevelType w:val="multilevel"/>
    <w:tmpl w:val="5538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D1E24F6"/>
    <w:multiLevelType w:val="multilevel"/>
    <w:tmpl w:val="409641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7" w15:restartNumberingAfterBreak="0">
    <w:nsid w:val="2DEC6CED"/>
    <w:multiLevelType w:val="multilevel"/>
    <w:tmpl w:val="4332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E384E4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F7D1BF3"/>
    <w:multiLevelType w:val="multilevel"/>
    <w:tmpl w:val="DC52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08F2385"/>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0E8786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BE0E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1E443AB"/>
    <w:multiLevelType w:val="multilevel"/>
    <w:tmpl w:val="6278076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21E52FA"/>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A053A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2A468FB"/>
    <w:multiLevelType w:val="multilevel"/>
    <w:tmpl w:val="4B30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2C86123"/>
    <w:multiLevelType w:val="multilevel"/>
    <w:tmpl w:val="8D50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2D548E0"/>
    <w:multiLevelType w:val="multilevel"/>
    <w:tmpl w:val="F28A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3452276"/>
    <w:multiLevelType w:val="multilevel"/>
    <w:tmpl w:val="A344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3725C83"/>
    <w:multiLevelType w:val="multilevel"/>
    <w:tmpl w:val="C770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37E337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49917EA"/>
    <w:multiLevelType w:val="multilevel"/>
    <w:tmpl w:val="68D05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4BD638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5BB79A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70F7BD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7EF7D91"/>
    <w:multiLevelType w:val="multilevel"/>
    <w:tmpl w:val="E98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86E04C9"/>
    <w:multiLevelType w:val="multilevel"/>
    <w:tmpl w:val="A5DE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8861DFA"/>
    <w:multiLevelType w:val="multilevel"/>
    <w:tmpl w:val="71D8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AB0235A"/>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B463AC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B7C5390"/>
    <w:multiLevelType w:val="multilevel"/>
    <w:tmpl w:val="FD46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B8B0AA9"/>
    <w:multiLevelType w:val="multilevel"/>
    <w:tmpl w:val="2AF2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C216D7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6C2EC0"/>
    <w:multiLevelType w:val="multilevel"/>
    <w:tmpl w:val="58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CAB2EF0"/>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D98362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DB039CC"/>
    <w:multiLevelType w:val="multilevel"/>
    <w:tmpl w:val="E8C2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EBD2866"/>
    <w:multiLevelType w:val="multilevel"/>
    <w:tmpl w:val="F5D44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F93270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FE43FDD"/>
    <w:multiLevelType w:val="multilevel"/>
    <w:tmpl w:val="995E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276713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36F2A97"/>
    <w:multiLevelType w:val="multilevel"/>
    <w:tmpl w:val="3AF8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37E6EFF"/>
    <w:multiLevelType w:val="hybridMultilevel"/>
    <w:tmpl w:val="0A62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3FA0F90"/>
    <w:multiLevelType w:val="multilevel"/>
    <w:tmpl w:val="5A10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4721D5E"/>
    <w:multiLevelType w:val="multilevel"/>
    <w:tmpl w:val="B708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4996911"/>
    <w:multiLevelType w:val="multilevel"/>
    <w:tmpl w:val="E624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61E368E"/>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6573C48"/>
    <w:multiLevelType w:val="multilevel"/>
    <w:tmpl w:val="A0AA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6A74997"/>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6ED2E87"/>
    <w:multiLevelType w:val="multilevel"/>
    <w:tmpl w:val="481E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8082B52"/>
    <w:multiLevelType w:val="multilevel"/>
    <w:tmpl w:val="3912B09E"/>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86B6E06"/>
    <w:multiLevelType w:val="multilevel"/>
    <w:tmpl w:val="4BA4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893654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8AF18E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98950F8"/>
    <w:multiLevelType w:val="multilevel"/>
    <w:tmpl w:val="E4DC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9EB0F8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A530D9A"/>
    <w:multiLevelType w:val="multilevel"/>
    <w:tmpl w:val="F5DA5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A55623E"/>
    <w:multiLevelType w:val="multilevel"/>
    <w:tmpl w:val="8616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A6728FF"/>
    <w:multiLevelType w:val="multilevel"/>
    <w:tmpl w:val="08A03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A7D66FD"/>
    <w:multiLevelType w:val="multilevel"/>
    <w:tmpl w:val="89D8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A962D44"/>
    <w:multiLevelType w:val="multilevel"/>
    <w:tmpl w:val="A080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B0B3009"/>
    <w:multiLevelType w:val="multilevel"/>
    <w:tmpl w:val="F30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B0C5ACC"/>
    <w:multiLevelType w:val="multilevel"/>
    <w:tmpl w:val="3576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B570C4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C1E70EB"/>
    <w:multiLevelType w:val="multilevel"/>
    <w:tmpl w:val="0C44D09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CD838E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D3C446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D870602"/>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DE45E83"/>
    <w:multiLevelType w:val="multilevel"/>
    <w:tmpl w:val="1298D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E096C86"/>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F164445"/>
    <w:multiLevelType w:val="multilevel"/>
    <w:tmpl w:val="BA32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0120077"/>
    <w:multiLevelType w:val="multilevel"/>
    <w:tmpl w:val="033A2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0A80E85"/>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0CA12AD"/>
    <w:multiLevelType w:val="multilevel"/>
    <w:tmpl w:val="2FDA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0D24D2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0E76BF3"/>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179464C"/>
    <w:multiLevelType w:val="multilevel"/>
    <w:tmpl w:val="3AD2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1992592"/>
    <w:multiLevelType w:val="multilevel"/>
    <w:tmpl w:val="38B8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1DF31F5"/>
    <w:multiLevelType w:val="multilevel"/>
    <w:tmpl w:val="6780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20B2470"/>
    <w:multiLevelType w:val="multilevel"/>
    <w:tmpl w:val="1D56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41317BA"/>
    <w:multiLevelType w:val="multilevel"/>
    <w:tmpl w:val="BC663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53C338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5881CC2"/>
    <w:multiLevelType w:val="multilevel"/>
    <w:tmpl w:val="06CC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6357A98"/>
    <w:multiLevelType w:val="multilevel"/>
    <w:tmpl w:val="B6E2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7DD0E5B"/>
    <w:multiLevelType w:val="multilevel"/>
    <w:tmpl w:val="CA9C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80D34F0"/>
    <w:multiLevelType w:val="multilevel"/>
    <w:tmpl w:val="16BC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81E4754"/>
    <w:multiLevelType w:val="multilevel"/>
    <w:tmpl w:val="6820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84C1D38"/>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89525A9"/>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9374DFC"/>
    <w:multiLevelType w:val="hybridMultilevel"/>
    <w:tmpl w:val="0F3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BB34C5"/>
    <w:multiLevelType w:val="multilevel"/>
    <w:tmpl w:val="42867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9C52846"/>
    <w:multiLevelType w:val="multilevel"/>
    <w:tmpl w:val="81C6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9EE581E"/>
    <w:multiLevelType w:val="multilevel"/>
    <w:tmpl w:val="9C96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A0A037F"/>
    <w:multiLevelType w:val="multilevel"/>
    <w:tmpl w:val="A22C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A7B5730"/>
    <w:multiLevelType w:val="multilevel"/>
    <w:tmpl w:val="2440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A831BAD"/>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AB80B4A"/>
    <w:multiLevelType w:val="multilevel"/>
    <w:tmpl w:val="773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B062E0F"/>
    <w:multiLevelType w:val="multilevel"/>
    <w:tmpl w:val="79DE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C11479A"/>
    <w:multiLevelType w:val="multilevel"/>
    <w:tmpl w:val="2FC03EA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1" w15:restartNumberingAfterBreak="0">
    <w:nsid w:val="5C2664C2"/>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D89092E"/>
    <w:multiLevelType w:val="multilevel"/>
    <w:tmpl w:val="B124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DA82F44"/>
    <w:multiLevelType w:val="multilevel"/>
    <w:tmpl w:val="EF14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E896F73"/>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F213DBA"/>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F7008DC"/>
    <w:multiLevelType w:val="multilevel"/>
    <w:tmpl w:val="39086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F800F4C"/>
    <w:multiLevelType w:val="multilevel"/>
    <w:tmpl w:val="23665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FF75812"/>
    <w:multiLevelType w:val="multilevel"/>
    <w:tmpl w:val="F7C01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0A26CA8"/>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11F3759"/>
    <w:multiLevelType w:val="multilevel"/>
    <w:tmpl w:val="3F98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1DA3784"/>
    <w:multiLevelType w:val="multilevel"/>
    <w:tmpl w:val="0D20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23C6AF1"/>
    <w:multiLevelType w:val="multilevel"/>
    <w:tmpl w:val="C31C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29835C2"/>
    <w:multiLevelType w:val="multilevel"/>
    <w:tmpl w:val="3B72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2F341A1"/>
    <w:multiLevelType w:val="multilevel"/>
    <w:tmpl w:val="4096413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5" w15:restartNumberingAfterBreak="0">
    <w:nsid w:val="64707A9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538538E"/>
    <w:multiLevelType w:val="multilevel"/>
    <w:tmpl w:val="4BF2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58B61D3"/>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5C750B5"/>
    <w:multiLevelType w:val="multilevel"/>
    <w:tmpl w:val="D796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5DA29B9"/>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6883AF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6D07591"/>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7D92B2C"/>
    <w:multiLevelType w:val="multilevel"/>
    <w:tmpl w:val="CA26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80F5641"/>
    <w:multiLevelType w:val="multilevel"/>
    <w:tmpl w:val="8DC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8431CBA"/>
    <w:multiLevelType w:val="multilevel"/>
    <w:tmpl w:val="607A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9070F2F"/>
    <w:multiLevelType w:val="multilevel"/>
    <w:tmpl w:val="8188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91F16AF"/>
    <w:multiLevelType w:val="hybridMultilevel"/>
    <w:tmpl w:val="904E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9A65FF0"/>
    <w:multiLevelType w:val="multilevel"/>
    <w:tmpl w:val="65B2E2E6"/>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7"/>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9E53504"/>
    <w:multiLevelType w:val="multilevel"/>
    <w:tmpl w:val="110A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074CD6"/>
    <w:multiLevelType w:val="multilevel"/>
    <w:tmpl w:val="F556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A737F6C"/>
    <w:multiLevelType w:val="multilevel"/>
    <w:tmpl w:val="04FC8952"/>
    <w:lvl w:ilvl="0">
      <w:start w:val="12"/>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A824239"/>
    <w:multiLevelType w:val="multilevel"/>
    <w:tmpl w:val="AD42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A853DE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BF27B85"/>
    <w:multiLevelType w:val="multilevel"/>
    <w:tmpl w:val="CC06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C0D7C30"/>
    <w:multiLevelType w:val="multilevel"/>
    <w:tmpl w:val="3308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DB92D39"/>
    <w:multiLevelType w:val="multilevel"/>
    <w:tmpl w:val="4314E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DC618A4"/>
    <w:multiLevelType w:val="multilevel"/>
    <w:tmpl w:val="25E8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DF81426"/>
    <w:multiLevelType w:val="multilevel"/>
    <w:tmpl w:val="7058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E1C74A9"/>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F887A10"/>
    <w:multiLevelType w:val="multilevel"/>
    <w:tmpl w:val="32D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FFC710B"/>
    <w:multiLevelType w:val="multilevel"/>
    <w:tmpl w:val="F056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0C45F83"/>
    <w:multiLevelType w:val="multilevel"/>
    <w:tmpl w:val="F522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1036138"/>
    <w:multiLevelType w:val="multilevel"/>
    <w:tmpl w:val="BAFE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14C446E"/>
    <w:multiLevelType w:val="multilevel"/>
    <w:tmpl w:val="82B01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1801C9B"/>
    <w:multiLevelType w:val="multilevel"/>
    <w:tmpl w:val="5806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32066F7"/>
    <w:multiLevelType w:val="multilevel"/>
    <w:tmpl w:val="C536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32B1835"/>
    <w:multiLevelType w:val="multilevel"/>
    <w:tmpl w:val="CBBC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3804796"/>
    <w:multiLevelType w:val="multilevel"/>
    <w:tmpl w:val="171A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4814ACA"/>
    <w:multiLevelType w:val="multilevel"/>
    <w:tmpl w:val="82B01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4A5405B"/>
    <w:multiLevelType w:val="multilevel"/>
    <w:tmpl w:val="4BD2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518654F"/>
    <w:multiLevelType w:val="multilevel"/>
    <w:tmpl w:val="A6E8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5285FD3"/>
    <w:multiLevelType w:val="multilevel"/>
    <w:tmpl w:val="CB5C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606050F"/>
    <w:multiLevelType w:val="multilevel"/>
    <w:tmpl w:val="889E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60A2963"/>
    <w:multiLevelType w:val="multilevel"/>
    <w:tmpl w:val="E0B2A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69635BF"/>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6CF4754"/>
    <w:multiLevelType w:val="multilevel"/>
    <w:tmpl w:val="4EFEF628"/>
    <w:lvl w:ilvl="0">
      <w:start w:val="1"/>
      <w:numFmt w:val="bullet"/>
      <w:lvlText w:val=""/>
      <w:lvlJc w:val="left"/>
      <w:pPr>
        <w:tabs>
          <w:tab w:val="num" w:pos="720"/>
        </w:tabs>
        <w:ind w:left="720" w:hanging="360"/>
      </w:pPr>
      <w:rPr>
        <w:rFonts w:ascii="Symbol" w:hAnsi="Symbol" w:hint="default"/>
        <w:sz w:val="20"/>
      </w:rPr>
    </w:lvl>
    <w:lvl w:ilvl="1">
      <w:start w:val="1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798599E"/>
    <w:multiLevelType w:val="multilevel"/>
    <w:tmpl w:val="9428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7A013E1"/>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8523F1B"/>
    <w:multiLevelType w:val="multilevel"/>
    <w:tmpl w:val="4C723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88B349F"/>
    <w:multiLevelType w:val="multilevel"/>
    <w:tmpl w:val="F7CA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8AD4A48"/>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8C31DD8"/>
    <w:multiLevelType w:val="multilevel"/>
    <w:tmpl w:val="389A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94D5286"/>
    <w:multiLevelType w:val="multilevel"/>
    <w:tmpl w:val="62D2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98110A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A1E3167"/>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B182702"/>
    <w:multiLevelType w:val="multilevel"/>
    <w:tmpl w:val="66625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BC225D2"/>
    <w:multiLevelType w:val="multilevel"/>
    <w:tmpl w:val="51A0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C4362F1"/>
    <w:multiLevelType w:val="multilevel"/>
    <w:tmpl w:val="2888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D43502B"/>
    <w:multiLevelType w:val="multilevel"/>
    <w:tmpl w:val="9AB2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E6D713E"/>
    <w:multiLevelType w:val="multilevel"/>
    <w:tmpl w:val="508A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E9D1077"/>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EED1739"/>
    <w:multiLevelType w:val="multilevel"/>
    <w:tmpl w:val="37FC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165248">
    <w:abstractNumId w:val="114"/>
  </w:num>
  <w:num w:numId="2" w16cid:durableId="1840151600">
    <w:abstractNumId w:val="17"/>
  </w:num>
  <w:num w:numId="3" w16cid:durableId="690492436">
    <w:abstractNumId w:val="241"/>
  </w:num>
  <w:num w:numId="4" w16cid:durableId="259073124">
    <w:abstractNumId w:val="246"/>
  </w:num>
  <w:num w:numId="5" w16cid:durableId="551428932">
    <w:abstractNumId w:val="50"/>
  </w:num>
  <w:num w:numId="6" w16cid:durableId="1463494609">
    <w:abstractNumId w:val="0"/>
  </w:num>
  <w:num w:numId="7" w16cid:durableId="64886810">
    <w:abstractNumId w:val="100"/>
  </w:num>
  <w:num w:numId="8" w16cid:durableId="294994512">
    <w:abstractNumId w:val="220"/>
  </w:num>
  <w:num w:numId="9" w16cid:durableId="507863416">
    <w:abstractNumId w:val="166"/>
  </w:num>
  <w:num w:numId="10" w16cid:durableId="79261217">
    <w:abstractNumId w:val="227"/>
  </w:num>
  <w:num w:numId="11" w16cid:durableId="1115096353">
    <w:abstractNumId w:val="193"/>
  </w:num>
  <w:num w:numId="12" w16cid:durableId="451558875">
    <w:abstractNumId w:val="35"/>
  </w:num>
  <w:num w:numId="13" w16cid:durableId="1850676273">
    <w:abstractNumId w:val="59"/>
  </w:num>
  <w:num w:numId="14" w16cid:durableId="327749799">
    <w:abstractNumId w:val="236"/>
  </w:num>
  <w:num w:numId="15" w16cid:durableId="132799313">
    <w:abstractNumId w:val="80"/>
  </w:num>
  <w:num w:numId="16" w16cid:durableId="97608728">
    <w:abstractNumId w:val="176"/>
  </w:num>
  <w:num w:numId="17" w16cid:durableId="384720648">
    <w:abstractNumId w:val="61"/>
  </w:num>
  <w:num w:numId="18" w16cid:durableId="1880818908">
    <w:abstractNumId w:val="198"/>
  </w:num>
  <w:num w:numId="19" w16cid:durableId="1327368718">
    <w:abstractNumId w:val="208"/>
  </w:num>
  <w:num w:numId="20" w16cid:durableId="1901164946">
    <w:abstractNumId w:val="183"/>
  </w:num>
  <w:num w:numId="21" w16cid:durableId="820073227">
    <w:abstractNumId w:val="165"/>
  </w:num>
  <w:num w:numId="22" w16cid:durableId="1718894951">
    <w:abstractNumId w:val="84"/>
  </w:num>
  <w:num w:numId="23" w16cid:durableId="426537308">
    <w:abstractNumId w:val="223"/>
  </w:num>
  <w:num w:numId="24" w16cid:durableId="291832680">
    <w:abstractNumId w:val="215"/>
  </w:num>
  <w:num w:numId="25" w16cid:durableId="630135124">
    <w:abstractNumId w:val="126"/>
  </w:num>
  <w:num w:numId="26" w16cid:durableId="1259677673">
    <w:abstractNumId w:val="44"/>
  </w:num>
  <w:num w:numId="27" w16cid:durableId="527177555">
    <w:abstractNumId w:val="161"/>
  </w:num>
  <w:num w:numId="28" w16cid:durableId="1489394099">
    <w:abstractNumId w:val="46"/>
  </w:num>
  <w:num w:numId="29" w16cid:durableId="1713727961">
    <w:abstractNumId w:val="131"/>
  </w:num>
  <w:num w:numId="30" w16cid:durableId="1760560786">
    <w:abstractNumId w:val="202"/>
  </w:num>
  <w:num w:numId="31" w16cid:durableId="1009677884">
    <w:abstractNumId w:val="138"/>
  </w:num>
  <w:num w:numId="32" w16cid:durableId="328872974">
    <w:abstractNumId w:val="167"/>
  </w:num>
  <w:num w:numId="33" w16cid:durableId="725496140">
    <w:abstractNumId w:val="89"/>
  </w:num>
  <w:num w:numId="34" w16cid:durableId="2086536431">
    <w:abstractNumId w:val="155"/>
  </w:num>
  <w:num w:numId="35" w16cid:durableId="1582253971">
    <w:abstractNumId w:val="133"/>
  </w:num>
  <w:num w:numId="36" w16cid:durableId="1418093317">
    <w:abstractNumId w:val="98"/>
  </w:num>
  <w:num w:numId="37" w16cid:durableId="296952495">
    <w:abstractNumId w:val="211"/>
  </w:num>
  <w:num w:numId="38" w16cid:durableId="1142114419">
    <w:abstractNumId w:val="143"/>
  </w:num>
  <w:num w:numId="39" w16cid:durableId="38628446">
    <w:abstractNumId w:val="205"/>
  </w:num>
  <w:num w:numId="40" w16cid:durableId="1456098297">
    <w:abstractNumId w:val="82"/>
  </w:num>
  <w:num w:numId="41" w16cid:durableId="652761046">
    <w:abstractNumId w:val="139"/>
  </w:num>
  <w:num w:numId="42" w16cid:durableId="560405384">
    <w:abstractNumId w:val="10"/>
  </w:num>
  <w:num w:numId="43" w16cid:durableId="388263652">
    <w:abstractNumId w:val="30"/>
  </w:num>
  <w:num w:numId="44" w16cid:durableId="284388234">
    <w:abstractNumId w:val="24"/>
  </w:num>
  <w:num w:numId="45" w16cid:durableId="547500307">
    <w:abstractNumId w:val="182"/>
  </w:num>
  <w:num w:numId="46" w16cid:durableId="1281763019">
    <w:abstractNumId w:val="222"/>
  </w:num>
  <w:num w:numId="47" w16cid:durableId="211430957">
    <w:abstractNumId w:val="85"/>
  </w:num>
  <w:num w:numId="48" w16cid:durableId="2041196295">
    <w:abstractNumId w:val="142"/>
  </w:num>
  <w:num w:numId="49" w16cid:durableId="1587613809">
    <w:abstractNumId w:val="53"/>
  </w:num>
  <w:num w:numId="50" w16cid:durableId="1670790463">
    <w:abstractNumId w:val="162"/>
  </w:num>
  <w:num w:numId="51" w16cid:durableId="435945895">
    <w:abstractNumId w:val="111"/>
  </w:num>
  <w:num w:numId="52" w16cid:durableId="1310480308">
    <w:abstractNumId w:val="245"/>
  </w:num>
  <w:num w:numId="53" w16cid:durableId="1178622243">
    <w:abstractNumId w:val="238"/>
  </w:num>
  <w:num w:numId="54" w16cid:durableId="981927654">
    <w:abstractNumId w:val="124"/>
  </w:num>
  <w:num w:numId="55" w16cid:durableId="922027766">
    <w:abstractNumId w:val="203"/>
  </w:num>
  <w:num w:numId="56" w16cid:durableId="319116598">
    <w:abstractNumId w:val="140"/>
  </w:num>
  <w:num w:numId="57" w16cid:durableId="584799987">
    <w:abstractNumId w:val="229"/>
  </w:num>
  <w:num w:numId="58" w16cid:durableId="629167933">
    <w:abstractNumId w:val="51"/>
  </w:num>
  <w:num w:numId="59" w16cid:durableId="213850761">
    <w:abstractNumId w:val="153"/>
  </w:num>
  <w:num w:numId="60" w16cid:durableId="91905112">
    <w:abstractNumId w:val="172"/>
  </w:num>
  <w:num w:numId="61" w16cid:durableId="1567371493">
    <w:abstractNumId w:val="96"/>
  </w:num>
  <w:num w:numId="62" w16cid:durableId="239483476">
    <w:abstractNumId w:val="242"/>
  </w:num>
  <w:num w:numId="63" w16cid:durableId="2028864568">
    <w:abstractNumId w:val="108"/>
  </w:num>
  <w:num w:numId="64" w16cid:durableId="1316564219">
    <w:abstractNumId w:val="97"/>
  </w:num>
  <w:num w:numId="65" w16cid:durableId="421681876">
    <w:abstractNumId w:val="70"/>
  </w:num>
  <w:num w:numId="66" w16cid:durableId="1922635686">
    <w:abstractNumId w:val="112"/>
  </w:num>
  <w:num w:numId="67" w16cid:durableId="1908686377">
    <w:abstractNumId w:val="232"/>
  </w:num>
  <w:num w:numId="68" w16cid:durableId="184445258">
    <w:abstractNumId w:val="144"/>
  </w:num>
  <w:num w:numId="69" w16cid:durableId="273949268">
    <w:abstractNumId w:val="204"/>
  </w:num>
  <w:num w:numId="70" w16cid:durableId="1572350528">
    <w:abstractNumId w:val="247"/>
  </w:num>
  <w:num w:numId="71" w16cid:durableId="1530070896">
    <w:abstractNumId w:val="74"/>
  </w:num>
  <w:num w:numId="72" w16cid:durableId="790199926">
    <w:abstractNumId w:val="106"/>
  </w:num>
  <w:num w:numId="73" w16cid:durableId="95954495">
    <w:abstractNumId w:val="192"/>
  </w:num>
  <w:num w:numId="74" w16cid:durableId="643973293">
    <w:abstractNumId w:val="12"/>
  </w:num>
  <w:num w:numId="75" w16cid:durableId="1679428322">
    <w:abstractNumId w:val="42"/>
  </w:num>
  <w:num w:numId="76" w16cid:durableId="1191725811">
    <w:abstractNumId w:val="251"/>
  </w:num>
  <w:num w:numId="77" w16cid:durableId="1932658303">
    <w:abstractNumId w:val="67"/>
  </w:num>
  <w:num w:numId="78" w16cid:durableId="156843589">
    <w:abstractNumId w:val="77"/>
  </w:num>
  <w:num w:numId="79" w16cid:durableId="1958176310">
    <w:abstractNumId w:val="3"/>
  </w:num>
  <w:num w:numId="80" w16cid:durableId="1554343719">
    <w:abstractNumId w:val="187"/>
  </w:num>
  <w:num w:numId="81" w16cid:durableId="973028291">
    <w:abstractNumId w:val="14"/>
  </w:num>
  <w:num w:numId="82" w16cid:durableId="270863081">
    <w:abstractNumId w:val="217"/>
  </w:num>
  <w:num w:numId="83" w16cid:durableId="1036127340">
    <w:abstractNumId w:val="122"/>
  </w:num>
  <w:num w:numId="84" w16cid:durableId="1951476441">
    <w:abstractNumId w:val="196"/>
  </w:num>
  <w:num w:numId="85" w16cid:durableId="2092500855">
    <w:abstractNumId w:val="248"/>
  </w:num>
  <w:num w:numId="86" w16cid:durableId="1468209099">
    <w:abstractNumId w:val="65"/>
  </w:num>
  <w:num w:numId="87" w16cid:durableId="491264506">
    <w:abstractNumId w:val="75"/>
  </w:num>
  <w:num w:numId="88" w16cid:durableId="1500853095">
    <w:abstractNumId w:val="233"/>
  </w:num>
  <w:num w:numId="89" w16cid:durableId="1500727841">
    <w:abstractNumId w:val="15"/>
  </w:num>
  <w:num w:numId="90" w16cid:durableId="612522012">
    <w:abstractNumId w:val="118"/>
  </w:num>
  <w:num w:numId="91" w16cid:durableId="562715129">
    <w:abstractNumId w:val="179"/>
  </w:num>
  <w:num w:numId="92" w16cid:durableId="1012609160">
    <w:abstractNumId w:val="78"/>
  </w:num>
  <w:num w:numId="93" w16cid:durableId="301347699">
    <w:abstractNumId w:val="226"/>
  </w:num>
  <w:num w:numId="94" w16cid:durableId="1133447946">
    <w:abstractNumId w:val="188"/>
  </w:num>
  <w:num w:numId="95" w16cid:durableId="1982692971">
    <w:abstractNumId w:val="158"/>
  </w:num>
  <w:num w:numId="96" w16cid:durableId="689992871">
    <w:abstractNumId w:val="225"/>
  </w:num>
  <w:num w:numId="97" w16cid:durableId="1262714612">
    <w:abstractNumId w:val="83"/>
  </w:num>
  <w:num w:numId="98" w16cid:durableId="1886330843">
    <w:abstractNumId w:val="160"/>
  </w:num>
  <w:num w:numId="99" w16cid:durableId="527791293">
    <w:abstractNumId w:val="129"/>
  </w:num>
  <w:num w:numId="100" w16cid:durableId="219554865">
    <w:abstractNumId w:val="216"/>
  </w:num>
  <w:num w:numId="101" w16cid:durableId="783958020">
    <w:abstractNumId w:val="87"/>
  </w:num>
  <w:num w:numId="102" w16cid:durableId="975526212">
    <w:abstractNumId w:val="6"/>
  </w:num>
  <w:num w:numId="103" w16cid:durableId="657223192">
    <w:abstractNumId w:val="81"/>
  </w:num>
  <w:num w:numId="104" w16cid:durableId="1629048348">
    <w:abstractNumId w:val="249"/>
  </w:num>
  <w:num w:numId="105" w16cid:durableId="442195421">
    <w:abstractNumId w:val="13"/>
  </w:num>
  <w:num w:numId="106" w16cid:durableId="1479375344">
    <w:abstractNumId w:val="99"/>
  </w:num>
  <w:num w:numId="107" w16cid:durableId="1197550238">
    <w:abstractNumId w:val="224"/>
  </w:num>
  <w:num w:numId="108" w16cid:durableId="1286275352">
    <w:abstractNumId w:val="175"/>
  </w:num>
  <w:num w:numId="109" w16cid:durableId="1539196495">
    <w:abstractNumId w:val="7"/>
  </w:num>
  <w:num w:numId="110" w16cid:durableId="1193611728">
    <w:abstractNumId w:val="54"/>
  </w:num>
  <w:num w:numId="111" w16cid:durableId="1960867508">
    <w:abstractNumId w:val="164"/>
  </w:num>
  <w:num w:numId="112" w16cid:durableId="1783379850">
    <w:abstractNumId w:val="173"/>
  </w:num>
  <w:num w:numId="113" w16cid:durableId="162472037">
    <w:abstractNumId w:val="168"/>
  </w:num>
  <w:num w:numId="114" w16cid:durableId="1817604341">
    <w:abstractNumId w:val="125"/>
  </w:num>
  <w:num w:numId="115" w16cid:durableId="1231429530">
    <w:abstractNumId w:val="186"/>
  </w:num>
  <w:num w:numId="116" w16cid:durableId="364713694">
    <w:abstractNumId w:val="27"/>
  </w:num>
  <w:num w:numId="117" w16cid:durableId="2072654703">
    <w:abstractNumId w:val="69"/>
  </w:num>
  <w:num w:numId="118" w16cid:durableId="1284733093">
    <w:abstractNumId w:val="231"/>
  </w:num>
  <w:num w:numId="119" w16cid:durableId="1388531080">
    <w:abstractNumId w:val="219"/>
  </w:num>
  <w:num w:numId="120" w16cid:durableId="584459392">
    <w:abstractNumId w:val="117"/>
  </w:num>
  <w:num w:numId="121" w16cid:durableId="1766265769">
    <w:abstractNumId w:val="178"/>
  </w:num>
  <w:num w:numId="122" w16cid:durableId="743184525">
    <w:abstractNumId w:val="26"/>
  </w:num>
  <w:num w:numId="123" w16cid:durableId="501701704">
    <w:abstractNumId w:val="18"/>
  </w:num>
  <w:num w:numId="124" w16cid:durableId="457576767">
    <w:abstractNumId w:val="102"/>
  </w:num>
  <w:num w:numId="125" w16cid:durableId="559753291">
    <w:abstractNumId w:val="86"/>
  </w:num>
  <w:num w:numId="126" w16cid:durableId="447893245">
    <w:abstractNumId w:val="230"/>
  </w:num>
  <w:num w:numId="127" w16cid:durableId="1432583628">
    <w:abstractNumId w:val="180"/>
  </w:num>
  <w:num w:numId="128" w16cid:durableId="781143950">
    <w:abstractNumId w:val="43"/>
  </w:num>
  <w:num w:numId="129" w16cid:durableId="261303487">
    <w:abstractNumId w:val="190"/>
  </w:num>
  <w:num w:numId="130" w16cid:durableId="1332564863">
    <w:abstractNumId w:val="37"/>
  </w:num>
  <w:num w:numId="131" w16cid:durableId="91170630">
    <w:abstractNumId w:val="174"/>
  </w:num>
  <w:num w:numId="132" w16cid:durableId="995885174">
    <w:abstractNumId w:val="209"/>
  </w:num>
  <w:num w:numId="133" w16cid:durableId="1909800654">
    <w:abstractNumId w:val="159"/>
  </w:num>
  <w:num w:numId="134" w16cid:durableId="989208122">
    <w:abstractNumId w:val="191"/>
  </w:num>
  <w:num w:numId="135" w16cid:durableId="987200001">
    <w:abstractNumId w:val="221"/>
  </w:num>
  <w:num w:numId="136" w16cid:durableId="1505319556">
    <w:abstractNumId w:val="47"/>
  </w:num>
  <w:num w:numId="137" w16cid:durableId="498160501">
    <w:abstractNumId w:val="213"/>
  </w:num>
  <w:num w:numId="138" w16cid:durableId="727076851">
    <w:abstractNumId w:val="239"/>
  </w:num>
  <w:num w:numId="139" w16cid:durableId="857279076">
    <w:abstractNumId w:val="214"/>
  </w:num>
  <w:num w:numId="140" w16cid:durableId="653146489">
    <w:abstractNumId w:val="57"/>
  </w:num>
  <w:num w:numId="141" w16cid:durableId="1046829815">
    <w:abstractNumId w:val="32"/>
  </w:num>
  <w:num w:numId="142" w16cid:durableId="1804345033">
    <w:abstractNumId w:val="141"/>
  </w:num>
  <w:num w:numId="143" w16cid:durableId="1485733408">
    <w:abstractNumId w:val="21"/>
  </w:num>
  <w:num w:numId="144" w16cid:durableId="989284926">
    <w:abstractNumId w:val="36"/>
  </w:num>
  <w:num w:numId="145" w16cid:durableId="197936256">
    <w:abstractNumId w:val="48"/>
  </w:num>
  <w:num w:numId="146" w16cid:durableId="1464883069">
    <w:abstractNumId w:val="45"/>
  </w:num>
  <w:num w:numId="147" w16cid:durableId="1635479598">
    <w:abstractNumId w:val="41"/>
  </w:num>
  <w:num w:numId="148" w16cid:durableId="1996444681">
    <w:abstractNumId w:val="120"/>
  </w:num>
  <w:num w:numId="149" w16cid:durableId="1489327788">
    <w:abstractNumId w:val="123"/>
  </w:num>
  <w:num w:numId="150" w16cid:durableId="257060675">
    <w:abstractNumId w:val="152"/>
  </w:num>
  <w:num w:numId="151" w16cid:durableId="1447312117">
    <w:abstractNumId w:val="150"/>
  </w:num>
  <w:num w:numId="152" w16cid:durableId="844828564">
    <w:abstractNumId w:val="136"/>
  </w:num>
  <w:num w:numId="153" w16cid:durableId="126821419">
    <w:abstractNumId w:val="107"/>
  </w:num>
  <w:num w:numId="154" w16cid:durableId="2061126571">
    <w:abstractNumId w:val="157"/>
  </w:num>
  <w:num w:numId="155" w16cid:durableId="628635116">
    <w:abstractNumId w:val="194"/>
  </w:num>
  <w:num w:numId="156" w16cid:durableId="252472741">
    <w:abstractNumId w:val="39"/>
  </w:num>
  <w:num w:numId="157" w16cid:durableId="730346214">
    <w:abstractNumId w:val="206"/>
  </w:num>
  <w:num w:numId="158" w16cid:durableId="931280137">
    <w:abstractNumId w:val="195"/>
  </w:num>
  <w:num w:numId="159" w16cid:durableId="1220021525">
    <w:abstractNumId w:val="88"/>
  </w:num>
  <w:num w:numId="160" w16cid:durableId="1585407481">
    <w:abstractNumId w:val="184"/>
  </w:num>
  <w:num w:numId="161" w16cid:durableId="793641832">
    <w:abstractNumId w:val="146"/>
  </w:num>
  <w:num w:numId="162" w16cid:durableId="1673557472">
    <w:abstractNumId w:val="163"/>
  </w:num>
  <w:num w:numId="163" w16cid:durableId="2099326592">
    <w:abstractNumId w:val="244"/>
  </w:num>
  <w:num w:numId="164" w16cid:durableId="676540034">
    <w:abstractNumId w:val="189"/>
  </w:num>
  <w:num w:numId="165" w16cid:durableId="1675841774">
    <w:abstractNumId w:val="4"/>
  </w:num>
  <w:num w:numId="166" w16cid:durableId="417485641">
    <w:abstractNumId w:val="201"/>
  </w:num>
  <w:num w:numId="167" w16cid:durableId="440534438">
    <w:abstractNumId w:val="28"/>
  </w:num>
  <w:num w:numId="168" w16cid:durableId="164901779">
    <w:abstractNumId w:val="121"/>
  </w:num>
  <w:num w:numId="169" w16cid:durableId="1649703605">
    <w:abstractNumId w:val="76"/>
  </w:num>
  <w:num w:numId="170" w16cid:durableId="1139149173">
    <w:abstractNumId w:val="243"/>
  </w:num>
  <w:num w:numId="171" w16cid:durableId="2013531501">
    <w:abstractNumId w:val="94"/>
  </w:num>
  <w:num w:numId="172" w16cid:durableId="550652427">
    <w:abstractNumId w:val="113"/>
  </w:num>
  <w:num w:numId="173" w16cid:durableId="718626983">
    <w:abstractNumId w:val="90"/>
  </w:num>
  <w:num w:numId="174" w16cid:durableId="761494724">
    <w:abstractNumId w:val="8"/>
  </w:num>
  <w:num w:numId="175" w16cid:durableId="1579247193">
    <w:abstractNumId w:val="135"/>
  </w:num>
  <w:num w:numId="176" w16cid:durableId="488012113">
    <w:abstractNumId w:val="149"/>
  </w:num>
  <w:num w:numId="177" w16cid:durableId="1069962251">
    <w:abstractNumId w:val="5"/>
  </w:num>
  <w:num w:numId="178" w16cid:durableId="2023627789">
    <w:abstractNumId w:val="115"/>
  </w:num>
  <w:num w:numId="179" w16cid:durableId="357584413">
    <w:abstractNumId w:val="119"/>
  </w:num>
  <w:num w:numId="180" w16cid:durableId="2102792948">
    <w:abstractNumId w:val="64"/>
  </w:num>
  <w:num w:numId="181" w16cid:durableId="802505029">
    <w:abstractNumId w:val="169"/>
  </w:num>
  <w:num w:numId="182" w16cid:durableId="1110852886">
    <w:abstractNumId w:val="101"/>
  </w:num>
  <w:num w:numId="183" w16cid:durableId="1357544044">
    <w:abstractNumId w:val="250"/>
  </w:num>
  <w:num w:numId="184" w16cid:durableId="972758270">
    <w:abstractNumId w:val="23"/>
  </w:num>
  <w:num w:numId="185" w16cid:durableId="1557471600">
    <w:abstractNumId w:val="116"/>
  </w:num>
  <w:num w:numId="186" w16cid:durableId="1251741396">
    <w:abstractNumId w:val="237"/>
  </w:num>
  <w:num w:numId="187" w16cid:durableId="1647472196">
    <w:abstractNumId w:val="109"/>
  </w:num>
  <w:num w:numId="188" w16cid:durableId="1656834508">
    <w:abstractNumId w:val="199"/>
  </w:num>
  <w:num w:numId="189" w16cid:durableId="1612660596">
    <w:abstractNumId w:val="19"/>
  </w:num>
  <w:num w:numId="190" w16cid:durableId="43214916">
    <w:abstractNumId w:val="91"/>
  </w:num>
  <w:num w:numId="191" w16cid:durableId="1213157439">
    <w:abstractNumId w:val="103"/>
  </w:num>
  <w:num w:numId="192" w16cid:durableId="1957449304">
    <w:abstractNumId w:val="177"/>
  </w:num>
  <w:num w:numId="193" w16cid:durableId="1048870398">
    <w:abstractNumId w:val="134"/>
  </w:num>
  <w:num w:numId="194" w16cid:durableId="1058359461">
    <w:abstractNumId w:val="147"/>
  </w:num>
  <w:num w:numId="195" w16cid:durableId="1117286844">
    <w:abstractNumId w:val="49"/>
  </w:num>
  <w:num w:numId="196" w16cid:durableId="1820613438">
    <w:abstractNumId w:val="79"/>
  </w:num>
  <w:num w:numId="197" w16cid:durableId="649745550">
    <w:abstractNumId w:val="34"/>
  </w:num>
  <w:num w:numId="198" w16cid:durableId="1453288615">
    <w:abstractNumId w:val="156"/>
  </w:num>
  <w:num w:numId="199" w16cid:durableId="1334188419">
    <w:abstractNumId w:val="33"/>
  </w:num>
  <w:num w:numId="200" w16cid:durableId="1363020037">
    <w:abstractNumId w:val="105"/>
  </w:num>
  <w:num w:numId="201" w16cid:durableId="1434010722">
    <w:abstractNumId w:val="22"/>
  </w:num>
  <w:num w:numId="202" w16cid:durableId="1813400442">
    <w:abstractNumId w:val="132"/>
  </w:num>
  <w:num w:numId="203" w16cid:durableId="1313171058">
    <w:abstractNumId w:val="210"/>
  </w:num>
  <w:num w:numId="204" w16cid:durableId="2110462043">
    <w:abstractNumId w:val="148"/>
  </w:num>
  <w:num w:numId="205" w16cid:durableId="243758862">
    <w:abstractNumId w:val="71"/>
  </w:num>
  <w:num w:numId="206" w16cid:durableId="932933495">
    <w:abstractNumId w:val="110"/>
  </w:num>
  <w:num w:numId="207" w16cid:durableId="1529610971">
    <w:abstractNumId w:val="52"/>
  </w:num>
  <w:num w:numId="208" w16cid:durableId="147019317">
    <w:abstractNumId w:val="20"/>
  </w:num>
  <w:num w:numId="209" w16cid:durableId="464465041">
    <w:abstractNumId w:val="31"/>
  </w:num>
  <w:num w:numId="210" w16cid:durableId="1525709028">
    <w:abstractNumId w:val="16"/>
  </w:num>
  <w:num w:numId="211" w16cid:durableId="1498181791">
    <w:abstractNumId w:val="200"/>
  </w:num>
  <w:num w:numId="212" w16cid:durableId="616638396">
    <w:abstractNumId w:val="1"/>
  </w:num>
  <w:num w:numId="213" w16cid:durableId="331764057">
    <w:abstractNumId w:val="104"/>
  </w:num>
  <w:num w:numId="214" w16cid:durableId="1814370804">
    <w:abstractNumId w:val="145"/>
  </w:num>
  <w:num w:numId="215" w16cid:durableId="2116514168">
    <w:abstractNumId w:val="240"/>
  </w:num>
  <w:num w:numId="216" w16cid:durableId="404573978">
    <w:abstractNumId w:val="151"/>
  </w:num>
  <w:num w:numId="217" w16cid:durableId="700939165">
    <w:abstractNumId w:val="2"/>
  </w:num>
  <w:num w:numId="218" w16cid:durableId="475992589">
    <w:abstractNumId w:val="137"/>
  </w:num>
  <w:num w:numId="219" w16cid:durableId="1407804209">
    <w:abstractNumId w:val="92"/>
  </w:num>
  <w:num w:numId="220" w16cid:durableId="772475876">
    <w:abstractNumId w:val="66"/>
  </w:num>
  <w:num w:numId="221" w16cid:durableId="1175533626">
    <w:abstractNumId w:val="55"/>
  </w:num>
  <w:num w:numId="222" w16cid:durableId="734352796">
    <w:abstractNumId w:val="212"/>
  </w:num>
  <w:num w:numId="223" w16cid:durableId="1174682511">
    <w:abstractNumId w:val="154"/>
  </w:num>
  <w:num w:numId="224" w16cid:durableId="509759215">
    <w:abstractNumId w:val="207"/>
  </w:num>
  <w:num w:numId="225" w16cid:durableId="1878349108">
    <w:abstractNumId w:val="234"/>
  </w:num>
  <w:num w:numId="226" w16cid:durableId="207451459">
    <w:abstractNumId w:val="170"/>
  </w:num>
  <w:num w:numId="227" w16cid:durableId="724716507">
    <w:abstractNumId w:val="197"/>
  </w:num>
  <w:num w:numId="228" w16cid:durableId="1924561214">
    <w:abstractNumId w:val="38"/>
  </w:num>
  <w:num w:numId="229" w16cid:durableId="1180045563">
    <w:abstractNumId w:val="218"/>
  </w:num>
  <w:num w:numId="230" w16cid:durableId="1188787515">
    <w:abstractNumId w:val="93"/>
  </w:num>
  <w:num w:numId="231" w16cid:durableId="951937254">
    <w:abstractNumId w:val="181"/>
  </w:num>
  <w:num w:numId="232" w16cid:durableId="1337684376">
    <w:abstractNumId w:val="25"/>
  </w:num>
  <w:num w:numId="233" w16cid:durableId="1302274216">
    <w:abstractNumId w:val="185"/>
  </w:num>
  <w:num w:numId="234" w16cid:durableId="873615662">
    <w:abstractNumId w:val="128"/>
  </w:num>
  <w:num w:numId="235" w16cid:durableId="391537277">
    <w:abstractNumId w:val="62"/>
  </w:num>
  <w:num w:numId="236" w16cid:durableId="259073593">
    <w:abstractNumId w:val="58"/>
  </w:num>
  <w:num w:numId="237" w16cid:durableId="1834569018">
    <w:abstractNumId w:val="130"/>
  </w:num>
  <w:num w:numId="238" w16cid:durableId="1551961138">
    <w:abstractNumId w:val="11"/>
  </w:num>
  <w:num w:numId="239" w16cid:durableId="1934047518">
    <w:abstractNumId w:val="235"/>
  </w:num>
  <w:num w:numId="240" w16cid:durableId="46687337">
    <w:abstractNumId w:val="95"/>
  </w:num>
  <w:num w:numId="241" w16cid:durableId="1739553356">
    <w:abstractNumId w:val="228"/>
  </w:num>
  <w:num w:numId="242" w16cid:durableId="1462917863">
    <w:abstractNumId w:val="9"/>
  </w:num>
  <w:num w:numId="243" w16cid:durableId="1767265709">
    <w:abstractNumId w:val="68"/>
  </w:num>
  <w:num w:numId="244" w16cid:durableId="1624772055">
    <w:abstractNumId w:val="40"/>
  </w:num>
  <w:num w:numId="245" w16cid:durableId="417293276">
    <w:abstractNumId w:val="73"/>
  </w:num>
  <w:num w:numId="246" w16cid:durableId="542139494">
    <w:abstractNumId w:val="72"/>
  </w:num>
  <w:num w:numId="247" w16cid:durableId="1798907385">
    <w:abstractNumId w:val="56"/>
  </w:num>
  <w:num w:numId="248" w16cid:durableId="985667646">
    <w:abstractNumId w:val="127"/>
  </w:num>
  <w:num w:numId="249" w16cid:durableId="618755904">
    <w:abstractNumId w:val="29"/>
  </w:num>
  <w:num w:numId="250" w16cid:durableId="863791523">
    <w:abstractNumId w:val="171"/>
  </w:num>
  <w:num w:numId="251" w16cid:durableId="1827285111">
    <w:abstractNumId w:val="60"/>
  </w:num>
  <w:num w:numId="252" w16cid:durableId="567495652">
    <w:abstractNumId w:val="63"/>
  </w:num>
  <w:numIdMacAtCleanup w:val="2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9C"/>
    <w:rsid w:val="00002A35"/>
    <w:rsid w:val="000107CF"/>
    <w:rsid w:val="000122B9"/>
    <w:rsid w:val="000128F2"/>
    <w:rsid w:val="00023CE6"/>
    <w:rsid w:val="00026E81"/>
    <w:rsid w:val="000310CE"/>
    <w:rsid w:val="000313B6"/>
    <w:rsid w:val="00041BB6"/>
    <w:rsid w:val="00043F13"/>
    <w:rsid w:val="000452EF"/>
    <w:rsid w:val="00045A21"/>
    <w:rsid w:val="00050AAD"/>
    <w:rsid w:val="00051F70"/>
    <w:rsid w:val="00057268"/>
    <w:rsid w:val="000575EA"/>
    <w:rsid w:val="000634F8"/>
    <w:rsid w:val="000731C1"/>
    <w:rsid w:val="00076235"/>
    <w:rsid w:val="00080C2E"/>
    <w:rsid w:val="00086430"/>
    <w:rsid w:val="00087699"/>
    <w:rsid w:val="000944CE"/>
    <w:rsid w:val="00095455"/>
    <w:rsid w:val="00095D4F"/>
    <w:rsid w:val="000A3B9C"/>
    <w:rsid w:val="000A58B6"/>
    <w:rsid w:val="000A5B3D"/>
    <w:rsid w:val="000B3A08"/>
    <w:rsid w:val="000B418E"/>
    <w:rsid w:val="000B6A31"/>
    <w:rsid w:val="000B72DC"/>
    <w:rsid w:val="000C23FE"/>
    <w:rsid w:val="000D343A"/>
    <w:rsid w:val="000D3E51"/>
    <w:rsid w:val="000E469D"/>
    <w:rsid w:val="000E59BD"/>
    <w:rsid w:val="000F0E7C"/>
    <w:rsid w:val="000F1A78"/>
    <w:rsid w:val="000F22C3"/>
    <w:rsid w:val="000F51AC"/>
    <w:rsid w:val="000F7426"/>
    <w:rsid w:val="001027BF"/>
    <w:rsid w:val="00110F90"/>
    <w:rsid w:val="00117860"/>
    <w:rsid w:val="00121CFB"/>
    <w:rsid w:val="00121F6C"/>
    <w:rsid w:val="001238BC"/>
    <w:rsid w:val="00130F1B"/>
    <w:rsid w:val="00131F29"/>
    <w:rsid w:val="00133E4E"/>
    <w:rsid w:val="00137053"/>
    <w:rsid w:val="00140A5F"/>
    <w:rsid w:val="00141599"/>
    <w:rsid w:val="00141BF5"/>
    <w:rsid w:val="001430DC"/>
    <w:rsid w:val="00146665"/>
    <w:rsid w:val="0015130C"/>
    <w:rsid w:val="00156E1B"/>
    <w:rsid w:val="0017624A"/>
    <w:rsid w:val="00180D07"/>
    <w:rsid w:val="0018629D"/>
    <w:rsid w:val="00193563"/>
    <w:rsid w:val="001A10BD"/>
    <w:rsid w:val="001A69FC"/>
    <w:rsid w:val="001C3DBF"/>
    <w:rsid w:val="001C7B35"/>
    <w:rsid w:val="001C7DEE"/>
    <w:rsid w:val="001D18AF"/>
    <w:rsid w:val="001D4686"/>
    <w:rsid w:val="001D6A07"/>
    <w:rsid w:val="001F28F6"/>
    <w:rsid w:val="002041A4"/>
    <w:rsid w:val="00211F81"/>
    <w:rsid w:val="00212743"/>
    <w:rsid w:val="00223A6D"/>
    <w:rsid w:val="00225A0B"/>
    <w:rsid w:val="002326DD"/>
    <w:rsid w:val="00233080"/>
    <w:rsid w:val="00236242"/>
    <w:rsid w:val="002409B4"/>
    <w:rsid w:val="002464B5"/>
    <w:rsid w:val="00253696"/>
    <w:rsid w:val="00256995"/>
    <w:rsid w:val="0026462A"/>
    <w:rsid w:val="00264E0D"/>
    <w:rsid w:val="0027295C"/>
    <w:rsid w:val="00272A15"/>
    <w:rsid w:val="0027379C"/>
    <w:rsid w:val="002775D5"/>
    <w:rsid w:val="00277AC8"/>
    <w:rsid w:val="00283671"/>
    <w:rsid w:val="00284290"/>
    <w:rsid w:val="002842C7"/>
    <w:rsid w:val="002901B4"/>
    <w:rsid w:val="00290583"/>
    <w:rsid w:val="0029421E"/>
    <w:rsid w:val="002979EE"/>
    <w:rsid w:val="002A2E90"/>
    <w:rsid w:val="002A3F12"/>
    <w:rsid w:val="002A4746"/>
    <w:rsid w:val="002A7271"/>
    <w:rsid w:val="002B2B44"/>
    <w:rsid w:val="002C15C9"/>
    <w:rsid w:val="002D2082"/>
    <w:rsid w:val="002E033A"/>
    <w:rsid w:val="002E4E38"/>
    <w:rsid w:val="002E70ED"/>
    <w:rsid w:val="002F1865"/>
    <w:rsid w:val="0030367F"/>
    <w:rsid w:val="00310150"/>
    <w:rsid w:val="003202DA"/>
    <w:rsid w:val="003222AF"/>
    <w:rsid w:val="00327D56"/>
    <w:rsid w:val="00334F3D"/>
    <w:rsid w:val="00347927"/>
    <w:rsid w:val="003531C8"/>
    <w:rsid w:val="0035341B"/>
    <w:rsid w:val="00354995"/>
    <w:rsid w:val="00355269"/>
    <w:rsid w:val="003579CF"/>
    <w:rsid w:val="00365062"/>
    <w:rsid w:val="00366172"/>
    <w:rsid w:val="003761E9"/>
    <w:rsid w:val="003815F4"/>
    <w:rsid w:val="00381630"/>
    <w:rsid w:val="00383672"/>
    <w:rsid w:val="00383DAD"/>
    <w:rsid w:val="00387E34"/>
    <w:rsid w:val="00395235"/>
    <w:rsid w:val="003970A8"/>
    <w:rsid w:val="003A391B"/>
    <w:rsid w:val="003A76F6"/>
    <w:rsid w:val="003B0257"/>
    <w:rsid w:val="003B0F97"/>
    <w:rsid w:val="003C0374"/>
    <w:rsid w:val="003C4390"/>
    <w:rsid w:val="003C617D"/>
    <w:rsid w:val="003C79A3"/>
    <w:rsid w:val="003D0359"/>
    <w:rsid w:val="003D0A17"/>
    <w:rsid w:val="003D1BCB"/>
    <w:rsid w:val="003E411B"/>
    <w:rsid w:val="003E6C50"/>
    <w:rsid w:val="003F3AF8"/>
    <w:rsid w:val="004016CC"/>
    <w:rsid w:val="00401C04"/>
    <w:rsid w:val="00402D0B"/>
    <w:rsid w:val="00411FD4"/>
    <w:rsid w:val="00422FA0"/>
    <w:rsid w:val="00432649"/>
    <w:rsid w:val="00433D1D"/>
    <w:rsid w:val="00437B88"/>
    <w:rsid w:val="00437CD4"/>
    <w:rsid w:val="00442832"/>
    <w:rsid w:val="00445386"/>
    <w:rsid w:val="00460457"/>
    <w:rsid w:val="00460F98"/>
    <w:rsid w:val="00473438"/>
    <w:rsid w:val="004770F1"/>
    <w:rsid w:val="00477482"/>
    <w:rsid w:val="004877CB"/>
    <w:rsid w:val="00487D33"/>
    <w:rsid w:val="004931CE"/>
    <w:rsid w:val="004B29F9"/>
    <w:rsid w:val="004B6104"/>
    <w:rsid w:val="004B67D5"/>
    <w:rsid w:val="004C1FC9"/>
    <w:rsid w:val="004D0CC2"/>
    <w:rsid w:val="004D70A1"/>
    <w:rsid w:val="004E3ECE"/>
    <w:rsid w:val="004F174D"/>
    <w:rsid w:val="004F32CC"/>
    <w:rsid w:val="00500E48"/>
    <w:rsid w:val="005077CC"/>
    <w:rsid w:val="00514D10"/>
    <w:rsid w:val="00517B5D"/>
    <w:rsid w:val="005275BD"/>
    <w:rsid w:val="00533FFD"/>
    <w:rsid w:val="00534000"/>
    <w:rsid w:val="00536C88"/>
    <w:rsid w:val="00541664"/>
    <w:rsid w:val="005465C1"/>
    <w:rsid w:val="00553EF4"/>
    <w:rsid w:val="00562608"/>
    <w:rsid w:val="00564C97"/>
    <w:rsid w:val="0056718D"/>
    <w:rsid w:val="005706C1"/>
    <w:rsid w:val="005734CA"/>
    <w:rsid w:val="005761B2"/>
    <w:rsid w:val="00576E66"/>
    <w:rsid w:val="005779B5"/>
    <w:rsid w:val="005804E9"/>
    <w:rsid w:val="00582C0A"/>
    <w:rsid w:val="00582DF6"/>
    <w:rsid w:val="00582E87"/>
    <w:rsid w:val="005846AA"/>
    <w:rsid w:val="00592745"/>
    <w:rsid w:val="005965B8"/>
    <w:rsid w:val="005A1C3E"/>
    <w:rsid w:val="005A4216"/>
    <w:rsid w:val="005A46D2"/>
    <w:rsid w:val="005A4FDE"/>
    <w:rsid w:val="005B1F6E"/>
    <w:rsid w:val="005B3284"/>
    <w:rsid w:val="005C5970"/>
    <w:rsid w:val="005C6E19"/>
    <w:rsid w:val="005D106E"/>
    <w:rsid w:val="005D3B91"/>
    <w:rsid w:val="005D42DB"/>
    <w:rsid w:val="005D5D40"/>
    <w:rsid w:val="005D7720"/>
    <w:rsid w:val="005E3036"/>
    <w:rsid w:val="005E5675"/>
    <w:rsid w:val="005E6856"/>
    <w:rsid w:val="005F7E11"/>
    <w:rsid w:val="006001B6"/>
    <w:rsid w:val="00603EED"/>
    <w:rsid w:val="00607422"/>
    <w:rsid w:val="00607AFF"/>
    <w:rsid w:val="006102BB"/>
    <w:rsid w:val="0061148B"/>
    <w:rsid w:val="0061509F"/>
    <w:rsid w:val="00621A1B"/>
    <w:rsid w:val="00625C52"/>
    <w:rsid w:val="00625EE6"/>
    <w:rsid w:val="0063395C"/>
    <w:rsid w:val="00633E57"/>
    <w:rsid w:val="006362C8"/>
    <w:rsid w:val="006362FC"/>
    <w:rsid w:val="00636D58"/>
    <w:rsid w:val="006445BB"/>
    <w:rsid w:val="00647BC5"/>
    <w:rsid w:val="00655CF3"/>
    <w:rsid w:val="0066063A"/>
    <w:rsid w:val="00661EAA"/>
    <w:rsid w:val="00661FF5"/>
    <w:rsid w:val="006628C7"/>
    <w:rsid w:val="0066522A"/>
    <w:rsid w:val="006652D3"/>
    <w:rsid w:val="00670FBE"/>
    <w:rsid w:val="0067108B"/>
    <w:rsid w:val="00671186"/>
    <w:rsid w:val="006815D8"/>
    <w:rsid w:val="0068224C"/>
    <w:rsid w:val="00682B43"/>
    <w:rsid w:val="00687062"/>
    <w:rsid w:val="00693B2E"/>
    <w:rsid w:val="006A4F5C"/>
    <w:rsid w:val="006B0727"/>
    <w:rsid w:val="006B3C1E"/>
    <w:rsid w:val="006B574B"/>
    <w:rsid w:val="006C066C"/>
    <w:rsid w:val="006C2095"/>
    <w:rsid w:val="006D3F6E"/>
    <w:rsid w:val="006D4B71"/>
    <w:rsid w:val="006D784D"/>
    <w:rsid w:val="006D7B40"/>
    <w:rsid w:val="006E015B"/>
    <w:rsid w:val="006E16E1"/>
    <w:rsid w:val="006E3F7A"/>
    <w:rsid w:val="006E4F11"/>
    <w:rsid w:val="006E616A"/>
    <w:rsid w:val="006F2764"/>
    <w:rsid w:val="006F59B7"/>
    <w:rsid w:val="006F6278"/>
    <w:rsid w:val="006F7D73"/>
    <w:rsid w:val="0070070F"/>
    <w:rsid w:val="007009DA"/>
    <w:rsid w:val="00701BBE"/>
    <w:rsid w:val="00703430"/>
    <w:rsid w:val="007040AF"/>
    <w:rsid w:val="007053CD"/>
    <w:rsid w:val="00705D41"/>
    <w:rsid w:val="007074B1"/>
    <w:rsid w:val="007101A0"/>
    <w:rsid w:val="00716858"/>
    <w:rsid w:val="0072041C"/>
    <w:rsid w:val="00720E6E"/>
    <w:rsid w:val="007218B3"/>
    <w:rsid w:val="00731677"/>
    <w:rsid w:val="007374BA"/>
    <w:rsid w:val="00745E7F"/>
    <w:rsid w:val="0076027B"/>
    <w:rsid w:val="00762F26"/>
    <w:rsid w:val="00763155"/>
    <w:rsid w:val="00766D17"/>
    <w:rsid w:val="00771049"/>
    <w:rsid w:val="007722FF"/>
    <w:rsid w:val="007725FD"/>
    <w:rsid w:val="0077377D"/>
    <w:rsid w:val="00776211"/>
    <w:rsid w:val="0077781D"/>
    <w:rsid w:val="007818F9"/>
    <w:rsid w:val="007819F9"/>
    <w:rsid w:val="00790A86"/>
    <w:rsid w:val="007913E6"/>
    <w:rsid w:val="00797257"/>
    <w:rsid w:val="00797E25"/>
    <w:rsid w:val="007A3C64"/>
    <w:rsid w:val="007B3EFC"/>
    <w:rsid w:val="007B6489"/>
    <w:rsid w:val="007D6285"/>
    <w:rsid w:val="007D7D84"/>
    <w:rsid w:val="007E3C8A"/>
    <w:rsid w:val="007E546B"/>
    <w:rsid w:val="007F6BE6"/>
    <w:rsid w:val="00800D4C"/>
    <w:rsid w:val="00803649"/>
    <w:rsid w:val="00803E46"/>
    <w:rsid w:val="00804E9B"/>
    <w:rsid w:val="00807640"/>
    <w:rsid w:val="0081123D"/>
    <w:rsid w:val="00814569"/>
    <w:rsid w:val="008168AB"/>
    <w:rsid w:val="008171DC"/>
    <w:rsid w:val="008204FD"/>
    <w:rsid w:val="0082251C"/>
    <w:rsid w:val="0083046C"/>
    <w:rsid w:val="00833095"/>
    <w:rsid w:val="008402C1"/>
    <w:rsid w:val="0084187D"/>
    <w:rsid w:val="00841E12"/>
    <w:rsid w:val="0084455A"/>
    <w:rsid w:val="008535F3"/>
    <w:rsid w:val="00864B1A"/>
    <w:rsid w:val="00873E45"/>
    <w:rsid w:val="0088054F"/>
    <w:rsid w:val="00893258"/>
    <w:rsid w:val="0089396F"/>
    <w:rsid w:val="008965BB"/>
    <w:rsid w:val="008B084B"/>
    <w:rsid w:val="008D18BB"/>
    <w:rsid w:val="008D1B81"/>
    <w:rsid w:val="008D2C4D"/>
    <w:rsid w:val="008E2770"/>
    <w:rsid w:val="008F0B76"/>
    <w:rsid w:val="008F1D6C"/>
    <w:rsid w:val="009038F4"/>
    <w:rsid w:val="00904141"/>
    <w:rsid w:val="0090464A"/>
    <w:rsid w:val="00904907"/>
    <w:rsid w:val="009124FF"/>
    <w:rsid w:val="00915515"/>
    <w:rsid w:val="00917AE5"/>
    <w:rsid w:val="009209F3"/>
    <w:rsid w:val="00921C5B"/>
    <w:rsid w:val="009250D5"/>
    <w:rsid w:val="0093205B"/>
    <w:rsid w:val="00934FDB"/>
    <w:rsid w:val="00936295"/>
    <w:rsid w:val="00936B0B"/>
    <w:rsid w:val="0094335D"/>
    <w:rsid w:val="0094589F"/>
    <w:rsid w:val="00964A41"/>
    <w:rsid w:val="00965B7D"/>
    <w:rsid w:val="00970759"/>
    <w:rsid w:val="00974EFA"/>
    <w:rsid w:val="00981180"/>
    <w:rsid w:val="00981279"/>
    <w:rsid w:val="009878C8"/>
    <w:rsid w:val="00987A8D"/>
    <w:rsid w:val="009A4753"/>
    <w:rsid w:val="009A4AEA"/>
    <w:rsid w:val="009A5681"/>
    <w:rsid w:val="009A5B60"/>
    <w:rsid w:val="009B2AF5"/>
    <w:rsid w:val="009B46BD"/>
    <w:rsid w:val="009B65E0"/>
    <w:rsid w:val="009B6C3A"/>
    <w:rsid w:val="009B79FC"/>
    <w:rsid w:val="009C5940"/>
    <w:rsid w:val="009C7BC5"/>
    <w:rsid w:val="009D1411"/>
    <w:rsid w:val="009D585D"/>
    <w:rsid w:val="009E1182"/>
    <w:rsid w:val="009E41E1"/>
    <w:rsid w:val="009F4C68"/>
    <w:rsid w:val="00A1114F"/>
    <w:rsid w:val="00A14BA8"/>
    <w:rsid w:val="00A22F57"/>
    <w:rsid w:val="00A2385A"/>
    <w:rsid w:val="00A258D9"/>
    <w:rsid w:val="00A31F6F"/>
    <w:rsid w:val="00A323EA"/>
    <w:rsid w:val="00A35298"/>
    <w:rsid w:val="00A40BEC"/>
    <w:rsid w:val="00A42495"/>
    <w:rsid w:val="00A43E82"/>
    <w:rsid w:val="00A450AC"/>
    <w:rsid w:val="00A463B2"/>
    <w:rsid w:val="00A479C9"/>
    <w:rsid w:val="00A52EE8"/>
    <w:rsid w:val="00A532A3"/>
    <w:rsid w:val="00A63169"/>
    <w:rsid w:val="00A6515F"/>
    <w:rsid w:val="00A71981"/>
    <w:rsid w:val="00A73FB0"/>
    <w:rsid w:val="00A74BC0"/>
    <w:rsid w:val="00A77CA4"/>
    <w:rsid w:val="00A85F92"/>
    <w:rsid w:val="00A90AAD"/>
    <w:rsid w:val="00A92FF5"/>
    <w:rsid w:val="00A937D8"/>
    <w:rsid w:val="00A96FD7"/>
    <w:rsid w:val="00AA24EB"/>
    <w:rsid w:val="00AA5DF8"/>
    <w:rsid w:val="00AA6D2B"/>
    <w:rsid w:val="00AB01FE"/>
    <w:rsid w:val="00AB1013"/>
    <w:rsid w:val="00AB273E"/>
    <w:rsid w:val="00AC0378"/>
    <w:rsid w:val="00AC1C63"/>
    <w:rsid w:val="00AC5CF4"/>
    <w:rsid w:val="00AD168F"/>
    <w:rsid w:val="00AE2193"/>
    <w:rsid w:val="00AE6B1B"/>
    <w:rsid w:val="00AF058D"/>
    <w:rsid w:val="00AF16FB"/>
    <w:rsid w:val="00AF22CE"/>
    <w:rsid w:val="00AF6822"/>
    <w:rsid w:val="00B02E2A"/>
    <w:rsid w:val="00B04D57"/>
    <w:rsid w:val="00B04FD7"/>
    <w:rsid w:val="00B135E1"/>
    <w:rsid w:val="00B17B2F"/>
    <w:rsid w:val="00B20C85"/>
    <w:rsid w:val="00B23297"/>
    <w:rsid w:val="00B26D32"/>
    <w:rsid w:val="00B27FA3"/>
    <w:rsid w:val="00B30CBD"/>
    <w:rsid w:val="00B32D2A"/>
    <w:rsid w:val="00B353BD"/>
    <w:rsid w:val="00B414AF"/>
    <w:rsid w:val="00B514C1"/>
    <w:rsid w:val="00B56320"/>
    <w:rsid w:val="00B57DB6"/>
    <w:rsid w:val="00B65579"/>
    <w:rsid w:val="00B7146C"/>
    <w:rsid w:val="00B718C2"/>
    <w:rsid w:val="00B7355B"/>
    <w:rsid w:val="00B74026"/>
    <w:rsid w:val="00B77569"/>
    <w:rsid w:val="00B777E5"/>
    <w:rsid w:val="00B84C27"/>
    <w:rsid w:val="00B90E3B"/>
    <w:rsid w:val="00B9193B"/>
    <w:rsid w:val="00B92CC7"/>
    <w:rsid w:val="00B94EB2"/>
    <w:rsid w:val="00B968C3"/>
    <w:rsid w:val="00B9739E"/>
    <w:rsid w:val="00BA6EAE"/>
    <w:rsid w:val="00BB4552"/>
    <w:rsid w:val="00BB6E6D"/>
    <w:rsid w:val="00BB78C3"/>
    <w:rsid w:val="00BB7C75"/>
    <w:rsid w:val="00BC0471"/>
    <w:rsid w:val="00BD30C9"/>
    <w:rsid w:val="00BE02DE"/>
    <w:rsid w:val="00BE692E"/>
    <w:rsid w:val="00BF280B"/>
    <w:rsid w:val="00BF620A"/>
    <w:rsid w:val="00BF724F"/>
    <w:rsid w:val="00C01B20"/>
    <w:rsid w:val="00C14F7F"/>
    <w:rsid w:val="00C2114A"/>
    <w:rsid w:val="00C2712E"/>
    <w:rsid w:val="00C32283"/>
    <w:rsid w:val="00C36E06"/>
    <w:rsid w:val="00C44AA4"/>
    <w:rsid w:val="00C45D28"/>
    <w:rsid w:val="00C46AAA"/>
    <w:rsid w:val="00C540FE"/>
    <w:rsid w:val="00C600BE"/>
    <w:rsid w:val="00C60DBC"/>
    <w:rsid w:val="00C6295D"/>
    <w:rsid w:val="00C73DBE"/>
    <w:rsid w:val="00C747EE"/>
    <w:rsid w:val="00C7499E"/>
    <w:rsid w:val="00C74D67"/>
    <w:rsid w:val="00C80340"/>
    <w:rsid w:val="00C82898"/>
    <w:rsid w:val="00C90E86"/>
    <w:rsid w:val="00C919A1"/>
    <w:rsid w:val="00C97CE7"/>
    <w:rsid w:val="00CA0A3A"/>
    <w:rsid w:val="00CA1AA7"/>
    <w:rsid w:val="00CA7AD2"/>
    <w:rsid w:val="00CB5CA2"/>
    <w:rsid w:val="00CB678C"/>
    <w:rsid w:val="00CB7BF6"/>
    <w:rsid w:val="00CC45BD"/>
    <w:rsid w:val="00CC6CD2"/>
    <w:rsid w:val="00CD0027"/>
    <w:rsid w:val="00CD13CD"/>
    <w:rsid w:val="00CD34A0"/>
    <w:rsid w:val="00CD5F58"/>
    <w:rsid w:val="00CE2549"/>
    <w:rsid w:val="00CE37FC"/>
    <w:rsid w:val="00CE460E"/>
    <w:rsid w:val="00CE698A"/>
    <w:rsid w:val="00CF13A3"/>
    <w:rsid w:val="00CF3769"/>
    <w:rsid w:val="00CF3FAE"/>
    <w:rsid w:val="00D063ED"/>
    <w:rsid w:val="00D07D73"/>
    <w:rsid w:val="00D11762"/>
    <w:rsid w:val="00D117B0"/>
    <w:rsid w:val="00D13A29"/>
    <w:rsid w:val="00D14380"/>
    <w:rsid w:val="00D165EF"/>
    <w:rsid w:val="00D246BD"/>
    <w:rsid w:val="00D27608"/>
    <w:rsid w:val="00D34044"/>
    <w:rsid w:val="00D36A61"/>
    <w:rsid w:val="00D42DE0"/>
    <w:rsid w:val="00D5044D"/>
    <w:rsid w:val="00D545D5"/>
    <w:rsid w:val="00D60C04"/>
    <w:rsid w:val="00D67D2A"/>
    <w:rsid w:val="00D7779B"/>
    <w:rsid w:val="00DA1E57"/>
    <w:rsid w:val="00DB50B1"/>
    <w:rsid w:val="00DB7769"/>
    <w:rsid w:val="00DC1339"/>
    <w:rsid w:val="00DC66A1"/>
    <w:rsid w:val="00DC6BD5"/>
    <w:rsid w:val="00DD14A5"/>
    <w:rsid w:val="00DD4177"/>
    <w:rsid w:val="00DD5F12"/>
    <w:rsid w:val="00DE240D"/>
    <w:rsid w:val="00DE30D6"/>
    <w:rsid w:val="00DE6CA8"/>
    <w:rsid w:val="00E00915"/>
    <w:rsid w:val="00E01AC8"/>
    <w:rsid w:val="00E1251D"/>
    <w:rsid w:val="00E1371D"/>
    <w:rsid w:val="00E20A28"/>
    <w:rsid w:val="00E20B5C"/>
    <w:rsid w:val="00E24D4A"/>
    <w:rsid w:val="00E3277C"/>
    <w:rsid w:val="00E427EC"/>
    <w:rsid w:val="00E44744"/>
    <w:rsid w:val="00E53DAA"/>
    <w:rsid w:val="00E63A98"/>
    <w:rsid w:val="00E63CB0"/>
    <w:rsid w:val="00E63FE1"/>
    <w:rsid w:val="00E66A5B"/>
    <w:rsid w:val="00E673FA"/>
    <w:rsid w:val="00E674C4"/>
    <w:rsid w:val="00E83630"/>
    <w:rsid w:val="00E85E19"/>
    <w:rsid w:val="00E91102"/>
    <w:rsid w:val="00EA0BBC"/>
    <w:rsid w:val="00EA17FB"/>
    <w:rsid w:val="00EA5709"/>
    <w:rsid w:val="00EA6B49"/>
    <w:rsid w:val="00EB06C3"/>
    <w:rsid w:val="00EB2655"/>
    <w:rsid w:val="00EB27D2"/>
    <w:rsid w:val="00EB4AAE"/>
    <w:rsid w:val="00EB5C38"/>
    <w:rsid w:val="00EC2112"/>
    <w:rsid w:val="00EC67AB"/>
    <w:rsid w:val="00ED7F01"/>
    <w:rsid w:val="00EE20AB"/>
    <w:rsid w:val="00EE38EE"/>
    <w:rsid w:val="00EE6357"/>
    <w:rsid w:val="00EF2731"/>
    <w:rsid w:val="00EF300C"/>
    <w:rsid w:val="00F01B9D"/>
    <w:rsid w:val="00F04B57"/>
    <w:rsid w:val="00F05C68"/>
    <w:rsid w:val="00F06C0D"/>
    <w:rsid w:val="00F16C88"/>
    <w:rsid w:val="00F27271"/>
    <w:rsid w:val="00F36AB2"/>
    <w:rsid w:val="00F36D75"/>
    <w:rsid w:val="00F377A9"/>
    <w:rsid w:val="00F40547"/>
    <w:rsid w:val="00F411B5"/>
    <w:rsid w:val="00F42A91"/>
    <w:rsid w:val="00F45B20"/>
    <w:rsid w:val="00F50CB1"/>
    <w:rsid w:val="00F523F5"/>
    <w:rsid w:val="00F5283C"/>
    <w:rsid w:val="00F615DB"/>
    <w:rsid w:val="00F626B3"/>
    <w:rsid w:val="00F651F7"/>
    <w:rsid w:val="00F705C8"/>
    <w:rsid w:val="00F71E19"/>
    <w:rsid w:val="00F86340"/>
    <w:rsid w:val="00F90254"/>
    <w:rsid w:val="00F94410"/>
    <w:rsid w:val="00F96673"/>
    <w:rsid w:val="00F9755D"/>
    <w:rsid w:val="00FA522E"/>
    <w:rsid w:val="00FA70FB"/>
    <w:rsid w:val="00FA7576"/>
    <w:rsid w:val="00FB0516"/>
    <w:rsid w:val="00FB165D"/>
    <w:rsid w:val="00FB16E7"/>
    <w:rsid w:val="00FB33D4"/>
    <w:rsid w:val="00FC2A84"/>
    <w:rsid w:val="00FC3256"/>
    <w:rsid w:val="00FC3508"/>
    <w:rsid w:val="00FC47D5"/>
    <w:rsid w:val="00FC48AE"/>
    <w:rsid w:val="00FC5AB4"/>
    <w:rsid w:val="00FC688A"/>
    <w:rsid w:val="00FD0214"/>
    <w:rsid w:val="00FD168E"/>
    <w:rsid w:val="00FE0529"/>
    <w:rsid w:val="00FE12E8"/>
    <w:rsid w:val="00FF0C82"/>
    <w:rsid w:val="00FF0FF3"/>
    <w:rsid w:val="00FF292C"/>
    <w:rsid w:val="00FF3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C711F"/>
  <w15:chartTrackingRefBased/>
  <w15:docId w15:val="{2D4CB259-B520-4083-B476-B94C1892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customStyle="1" w:styleId="sectbi">
    <w:name w:val="sectbi"/>
    <w:basedOn w:val="Normal"/>
    <w:rsid w:val="00A463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bi2">
    <w:name w:val="sectbi2"/>
    <w:basedOn w:val="Normal"/>
    <w:rsid w:val="00A463B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B02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B0257"/>
  </w:style>
  <w:style w:type="character" w:styleId="Emphasis">
    <w:name w:val="Emphasis"/>
    <w:basedOn w:val="DefaultParagraphFont"/>
    <w:uiPriority w:val="20"/>
    <w:qFormat/>
    <w:rsid w:val="003B0257"/>
    <w:rPr>
      <w:i/>
      <w:iCs/>
    </w:rPr>
  </w:style>
  <w:style w:type="character" w:customStyle="1" w:styleId="screenreader-only">
    <w:name w:val="screenreader-only"/>
    <w:basedOn w:val="DefaultParagraphFont"/>
    <w:rsid w:val="003B0257"/>
  </w:style>
  <w:style w:type="character" w:customStyle="1" w:styleId="rsbtnbtnlabel">
    <w:name w:val="rsbtn_btnlabel"/>
    <w:basedOn w:val="DefaultParagraphFont"/>
    <w:rsid w:val="003B0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882">
      <w:bodyDiv w:val="1"/>
      <w:marLeft w:val="0"/>
      <w:marRight w:val="0"/>
      <w:marTop w:val="0"/>
      <w:marBottom w:val="0"/>
      <w:divBdr>
        <w:top w:val="none" w:sz="0" w:space="0" w:color="auto"/>
        <w:left w:val="none" w:sz="0" w:space="0" w:color="auto"/>
        <w:bottom w:val="none" w:sz="0" w:space="0" w:color="auto"/>
        <w:right w:val="none" w:sz="0" w:space="0" w:color="auto"/>
      </w:divBdr>
    </w:div>
    <w:div w:id="11886409">
      <w:bodyDiv w:val="1"/>
      <w:marLeft w:val="0"/>
      <w:marRight w:val="0"/>
      <w:marTop w:val="0"/>
      <w:marBottom w:val="0"/>
      <w:divBdr>
        <w:top w:val="none" w:sz="0" w:space="0" w:color="auto"/>
        <w:left w:val="none" w:sz="0" w:space="0" w:color="auto"/>
        <w:bottom w:val="none" w:sz="0" w:space="0" w:color="auto"/>
        <w:right w:val="none" w:sz="0" w:space="0" w:color="auto"/>
      </w:divBdr>
    </w:div>
    <w:div w:id="18242246">
      <w:bodyDiv w:val="1"/>
      <w:marLeft w:val="0"/>
      <w:marRight w:val="0"/>
      <w:marTop w:val="0"/>
      <w:marBottom w:val="0"/>
      <w:divBdr>
        <w:top w:val="none" w:sz="0" w:space="0" w:color="auto"/>
        <w:left w:val="none" w:sz="0" w:space="0" w:color="auto"/>
        <w:bottom w:val="none" w:sz="0" w:space="0" w:color="auto"/>
        <w:right w:val="none" w:sz="0" w:space="0" w:color="auto"/>
      </w:divBdr>
    </w:div>
    <w:div w:id="26227195">
      <w:bodyDiv w:val="1"/>
      <w:marLeft w:val="0"/>
      <w:marRight w:val="0"/>
      <w:marTop w:val="0"/>
      <w:marBottom w:val="0"/>
      <w:divBdr>
        <w:top w:val="none" w:sz="0" w:space="0" w:color="auto"/>
        <w:left w:val="none" w:sz="0" w:space="0" w:color="auto"/>
        <w:bottom w:val="none" w:sz="0" w:space="0" w:color="auto"/>
        <w:right w:val="none" w:sz="0" w:space="0" w:color="auto"/>
      </w:divBdr>
    </w:div>
    <w:div w:id="30346346">
      <w:bodyDiv w:val="1"/>
      <w:marLeft w:val="0"/>
      <w:marRight w:val="0"/>
      <w:marTop w:val="0"/>
      <w:marBottom w:val="0"/>
      <w:divBdr>
        <w:top w:val="none" w:sz="0" w:space="0" w:color="auto"/>
        <w:left w:val="none" w:sz="0" w:space="0" w:color="auto"/>
        <w:bottom w:val="none" w:sz="0" w:space="0" w:color="auto"/>
        <w:right w:val="none" w:sz="0" w:space="0" w:color="auto"/>
      </w:divBdr>
    </w:div>
    <w:div w:id="34814610">
      <w:bodyDiv w:val="1"/>
      <w:marLeft w:val="0"/>
      <w:marRight w:val="0"/>
      <w:marTop w:val="0"/>
      <w:marBottom w:val="0"/>
      <w:divBdr>
        <w:top w:val="none" w:sz="0" w:space="0" w:color="auto"/>
        <w:left w:val="none" w:sz="0" w:space="0" w:color="auto"/>
        <w:bottom w:val="none" w:sz="0" w:space="0" w:color="auto"/>
        <w:right w:val="none" w:sz="0" w:space="0" w:color="auto"/>
      </w:divBdr>
    </w:div>
    <w:div w:id="43456257">
      <w:bodyDiv w:val="1"/>
      <w:marLeft w:val="0"/>
      <w:marRight w:val="0"/>
      <w:marTop w:val="0"/>
      <w:marBottom w:val="0"/>
      <w:divBdr>
        <w:top w:val="none" w:sz="0" w:space="0" w:color="auto"/>
        <w:left w:val="none" w:sz="0" w:space="0" w:color="auto"/>
        <w:bottom w:val="none" w:sz="0" w:space="0" w:color="auto"/>
        <w:right w:val="none" w:sz="0" w:space="0" w:color="auto"/>
      </w:divBdr>
    </w:div>
    <w:div w:id="46151911">
      <w:bodyDiv w:val="1"/>
      <w:marLeft w:val="0"/>
      <w:marRight w:val="0"/>
      <w:marTop w:val="0"/>
      <w:marBottom w:val="0"/>
      <w:divBdr>
        <w:top w:val="none" w:sz="0" w:space="0" w:color="auto"/>
        <w:left w:val="none" w:sz="0" w:space="0" w:color="auto"/>
        <w:bottom w:val="none" w:sz="0" w:space="0" w:color="auto"/>
        <w:right w:val="none" w:sz="0" w:space="0" w:color="auto"/>
      </w:divBdr>
    </w:div>
    <w:div w:id="52895089">
      <w:bodyDiv w:val="1"/>
      <w:marLeft w:val="0"/>
      <w:marRight w:val="0"/>
      <w:marTop w:val="0"/>
      <w:marBottom w:val="0"/>
      <w:divBdr>
        <w:top w:val="none" w:sz="0" w:space="0" w:color="auto"/>
        <w:left w:val="none" w:sz="0" w:space="0" w:color="auto"/>
        <w:bottom w:val="none" w:sz="0" w:space="0" w:color="auto"/>
        <w:right w:val="none" w:sz="0" w:space="0" w:color="auto"/>
      </w:divBdr>
    </w:div>
    <w:div w:id="77411357">
      <w:bodyDiv w:val="1"/>
      <w:marLeft w:val="0"/>
      <w:marRight w:val="0"/>
      <w:marTop w:val="0"/>
      <w:marBottom w:val="0"/>
      <w:divBdr>
        <w:top w:val="none" w:sz="0" w:space="0" w:color="auto"/>
        <w:left w:val="none" w:sz="0" w:space="0" w:color="auto"/>
        <w:bottom w:val="none" w:sz="0" w:space="0" w:color="auto"/>
        <w:right w:val="none" w:sz="0" w:space="0" w:color="auto"/>
      </w:divBdr>
    </w:div>
    <w:div w:id="83038084">
      <w:bodyDiv w:val="1"/>
      <w:marLeft w:val="0"/>
      <w:marRight w:val="0"/>
      <w:marTop w:val="0"/>
      <w:marBottom w:val="0"/>
      <w:divBdr>
        <w:top w:val="none" w:sz="0" w:space="0" w:color="auto"/>
        <w:left w:val="none" w:sz="0" w:space="0" w:color="auto"/>
        <w:bottom w:val="none" w:sz="0" w:space="0" w:color="auto"/>
        <w:right w:val="none" w:sz="0" w:space="0" w:color="auto"/>
      </w:divBdr>
    </w:div>
    <w:div w:id="89277363">
      <w:bodyDiv w:val="1"/>
      <w:marLeft w:val="0"/>
      <w:marRight w:val="0"/>
      <w:marTop w:val="0"/>
      <w:marBottom w:val="0"/>
      <w:divBdr>
        <w:top w:val="none" w:sz="0" w:space="0" w:color="auto"/>
        <w:left w:val="none" w:sz="0" w:space="0" w:color="auto"/>
        <w:bottom w:val="none" w:sz="0" w:space="0" w:color="auto"/>
        <w:right w:val="none" w:sz="0" w:space="0" w:color="auto"/>
      </w:divBdr>
    </w:div>
    <w:div w:id="93867861">
      <w:bodyDiv w:val="1"/>
      <w:marLeft w:val="0"/>
      <w:marRight w:val="0"/>
      <w:marTop w:val="0"/>
      <w:marBottom w:val="0"/>
      <w:divBdr>
        <w:top w:val="none" w:sz="0" w:space="0" w:color="auto"/>
        <w:left w:val="none" w:sz="0" w:space="0" w:color="auto"/>
        <w:bottom w:val="none" w:sz="0" w:space="0" w:color="auto"/>
        <w:right w:val="none" w:sz="0" w:space="0" w:color="auto"/>
      </w:divBdr>
    </w:div>
    <w:div w:id="94373652">
      <w:bodyDiv w:val="1"/>
      <w:marLeft w:val="0"/>
      <w:marRight w:val="0"/>
      <w:marTop w:val="0"/>
      <w:marBottom w:val="0"/>
      <w:divBdr>
        <w:top w:val="none" w:sz="0" w:space="0" w:color="auto"/>
        <w:left w:val="none" w:sz="0" w:space="0" w:color="auto"/>
        <w:bottom w:val="none" w:sz="0" w:space="0" w:color="auto"/>
        <w:right w:val="none" w:sz="0" w:space="0" w:color="auto"/>
      </w:divBdr>
    </w:div>
    <w:div w:id="99103569">
      <w:bodyDiv w:val="1"/>
      <w:marLeft w:val="0"/>
      <w:marRight w:val="0"/>
      <w:marTop w:val="0"/>
      <w:marBottom w:val="0"/>
      <w:divBdr>
        <w:top w:val="none" w:sz="0" w:space="0" w:color="auto"/>
        <w:left w:val="none" w:sz="0" w:space="0" w:color="auto"/>
        <w:bottom w:val="none" w:sz="0" w:space="0" w:color="auto"/>
        <w:right w:val="none" w:sz="0" w:space="0" w:color="auto"/>
      </w:divBdr>
    </w:div>
    <w:div w:id="104227618">
      <w:bodyDiv w:val="1"/>
      <w:marLeft w:val="0"/>
      <w:marRight w:val="0"/>
      <w:marTop w:val="0"/>
      <w:marBottom w:val="0"/>
      <w:divBdr>
        <w:top w:val="none" w:sz="0" w:space="0" w:color="auto"/>
        <w:left w:val="none" w:sz="0" w:space="0" w:color="auto"/>
        <w:bottom w:val="none" w:sz="0" w:space="0" w:color="auto"/>
        <w:right w:val="none" w:sz="0" w:space="0" w:color="auto"/>
      </w:divBdr>
    </w:div>
    <w:div w:id="120420295">
      <w:bodyDiv w:val="1"/>
      <w:marLeft w:val="0"/>
      <w:marRight w:val="0"/>
      <w:marTop w:val="0"/>
      <w:marBottom w:val="0"/>
      <w:divBdr>
        <w:top w:val="none" w:sz="0" w:space="0" w:color="auto"/>
        <w:left w:val="none" w:sz="0" w:space="0" w:color="auto"/>
        <w:bottom w:val="none" w:sz="0" w:space="0" w:color="auto"/>
        <w:right w:val="none" w:sz="0" w:space="0" w:color="auto"/>
      </w:divBdr>
    </w:div>
    <w:div w:id="139663749">
      <w:bodyDiv w:val="1"/>
      <w:marLeft w:val="0"/>
      <w:marRight w:val="0"/>
      <w:marTop w:val="0"/>
      <w:marBottom w:val="0"/>
      <w:divBdr>
        <w:top w:val="none" w:sz="0" w:space="0" w:color="auto"/>
        <w:left w:val="none" w:sz="0" w:space="0" w:color="auto"/>
        <w:bottom w:val="none" w:sz="0" w:space="0" w:color="auto"/>
        <w:right w:val="none" w:sz="0" w:space="0" w:color="auto"/>
      </w:divBdr>
    </w:div>
    <w:div w:id="141894022">
      <w:bodyDiv w:val="1"/>
      <w:marLeft w:val="0"/>
      <w:marRight w:val="0"/>
      <w:marTop w:val="0"/>
      <w:marBottom w:val="0"/>
      <w:divBdr>
        <w:top w:val="none" w:sz="0" w:space="0" w:color="auto"/>
        <w:left w:val="none" w:sz="0" w:space="0" w:color="auto"/>
        <w:bottom w:val="none" w:sz="0" w:space="0" w:color="auto"/>
        <w:right w:val="none" w:sz="0" w:space="0" w:color="auto"/>
      </w:divBdr>
    </w:div>
    <w:div w:id="144204747">
      <w:bodyDiv w:val="1"/>
      <w:marLeft w:val="0"/>
      <w:marRight w:val="0"/>
      <w:marTop w:val="0"/>
      <w:marBottom w:val="0"/>
      <w:divBdr>
        <w:top w:val="none" w:sz="0" w:space="0" w:color="auto"/>
        <w:left w:val="none" w:sz="0" w:space="0" w:color="auto"/>
        <w:bottom w:val="none" w:sz="0" w:space="0" w:color="auto"/>
        <w:right w:val="none" w:sz="0" w:space="0" w:color="auto"/>
      </w:divBdr>
    </w:div>
    <w:div w:id="154226430">
      <w:bodyDiv w:val="1"/>
      <w:marLeft w:val="0"/>
      <w:marRight w:val="0"/>
      <w:marTop w:val="0"/>
      <w:marBottom w:val="0"/>
      <w:divBdr>
        <w:top w:val="none" w:sz="0" w:space="0" w:color="auto"/>
        <w:left w:val="none" w:sz="0" w:space="0" w:color="auto"/>
        <w:bottom w:val="none" w:sz="0" w:space="0" w:color="auto"/>
        <w:right w:val="none" w:sz="0" w:space="0" w:color="auto"/>
      </w:divBdr>
    </w:div>
    <w:div w:id="179394951">
      <w:bodyDiv w:val="1"/>
      <w:marLeft w:val="0"/>
      <w:marRight w:val="0"/>
      <w:marTop w:val="0"/>
      <w:marBottom w:val="0"/>
      <w:divBdr>
        <w:top w:val="none" w:sz="0" w:space="0" w:color="auto"/>
        <w:left w:val="none" w:sz="0" w:space="0" w:color="auto"/>
        <w:bottom w:val="none" w:sz="0" w:space="0" w:color="auto"/>
        <w:right w:val="none" w:sz="0" w:space="0" w:color="auto"/>
      </w:divBdr>
    </w:div>
    <w:div w:id="200409285">
      <w:bodyDiv w:val="1"/>
      <w:marLeft w:val="0"/>
      <w:marRight w:val="0"/>
      <w:marTop w:val="0"/>
      <w:marBottom w:val="0"/>
      <w:divBdr>
        <w:top w:val="none" w:sz="0" w:space="0" w:color="auto"/>
        <w:left w:val="none" w:sz="0" w:space="0" w:color="auto"/>
        <w:bottom w:val="none" w:sz="0" w:space="0" w:color="auto"/>
        <w:right w:val="none" w:sz="0" w:space="0" w:color="auto"/>
      </w:divBdr>
    </w:div>
    <w:div w:id="204830995">
      <w:bodyDiv w:val="1"/>
      <w:marLeft w:val="0"/>
      <w:marRight w:val="0"/>
      <w:marTop w:val="0"/>
      <w:marBottom w:val="0"/>
      <w:divBdr>
        <w:top w:val="none" w:sz="0" w:space="0" w:color="auto"/>
        <w:left w:val="none" w:sz="0" w:space="0" w:color="auto"/>
        <w:bottom w:val="none" w:sz="0" w:space="0" w:color="auto"/>
        <w:right w:val="none" w:sz="0" w:space="0" w:color="auto"/>
      </w:divBdr>
    </w:div>
    <w:div w:id="211893036">
      <w:bodyDiv w:val="1"/>
      <w:marLeft w:val="0"/>
      <w:marRight w:val="0"/>
      <w:marTop w:val="0"/>
      <w:marBottom w:val="0"/>
      <w:divBdr>
        <w:top w:val="none" w:sz="0" w:space="0" w:color="auto"/>
        <w:left w:val="none" w:sz="0" w:space="0" w:color="auto"/>
        <w:bottom w:val="none" w:sz="0" w:space="0" w:color="auto"/>
        <w:right w:val="none" w:sz="0" w:space="0" w:color="auto"/>
      </w:divBdr>
    </w:div>
    <w:div w:id="217018784">
      <w:bodyDiv w:val="1"/>
      <w:marLeft w:val="0"/>
      <w:marRight w:val="0"/>
      <w:marTop w:val="0"/>
      <w:marBottom w:val="0"/>
      <w:divBdr>
        <w:top w:val="none" w:sz="0" w:space="0" w:color="auto"/>
        <w:left w:val="none" w:sz="0" w:space="0" w:color="auto"/>
        <w:bottom w:val="none" w:sz="0" w:space="0" w:color="auto"/>
        <w:right w:val="none" w:sz="0" w:space="0" w:color="auto"/>
      </w:divBdr>
    </w:div>
    <w:div w:id="228078426">
      <w:bodyDiv w:val="1"/>
      <w:marLeft w:val="0"/>
      <w:marRight w:val="0"/>
      <w:marTop w:val="0"/>
      <w:marBottom w:val="0"/>
      <w:divBdr>
        <w:top w:val="none" w:sz="0" w:space="0" w:color="auto"/>
        <w:left w:val="none" w:sz="0" w:space="0" w:color="auto"/>
        <w:bottom w:val="none" w:sz="0" w:space="0" w:color="auto"/>
        <w:right w:val="none" w:sz="0" w:space="0" w:color="auto"/>
      </w:divBdr>
    </w:div>
    <w:div w:id="235483377">
      <w:bodyDiv w:val="1"/>
      <w:marLeft w:val="0"/>
      <w:marRight w:val="0"/>
      <w:marTop w:val="0"/>
      <w:marBottom w:val="0"/>
      <w:divBdr>
        <w:top w:val="none" w:sz="0" w:space="0" w:color="auto"/>
        <w:left w:val="none" w:sz="0" w:space="0" w:color="auto"/>
        <w:bottom w:val="none" w:sz="0" w:space="0" w:color="auto"/>
        <w:right w:val="none" w:sz="0" w:space="0" w:color="auto"/>
      </w:divBdr>
    </w:div>
    <w:div w:id="242300652">
      <w:bodyDiv w:val="1"/>
      <w:marLeft w:val="0"/>
      <w:marRight w:val="0"/>
      <w:marTop w:val="0"/>
      <w:marBottom w:val="0"/>
      <w:divBdr>
        <w:top w:val="none" w:sz="0" w:space="0" w:color="auto"/>
        <w:left w:val="none" w:sz="0" w:space="0" w:color="auto"/>
        <w:bottom w:val="none" w:sz="0" w:space="0" w:color="auto"/>
        <w:right w:val="none" w:sz="0" w:space="0" w:color="auto"/>
      </w:divBdr>
    </w:div>
    <w:div w:id="246497156">
      <w:bodyDiv w:val="1"/>
      <w:marLeft w:val="0"/>
      <w:marRight w:val="0"/>
      <w:marTop w:val="0"/>
      <w:marBottom w:val="0"/>
      <w:divBdr>
        <w:top w:val="none" w:sz="0" w:space="0" w:color="auto"/>
        <w:left w:val="none" w:sz="0" w:space="0" w:color="auto"/>
        <w:bottom w:val="none" w:sz="0" w:space="0" w:color="auto"/>
        <w:right w:val="none" w:sz="0" w:space="0" w:color="auto"/>
      </w:divBdr>
    </w:div>
    <w:div w:id="257639697">
      <w:bodyDiv w:val="1"/>
      <w:marLeft w:val="0"/>
      <w:marRight w:val="0"/>
      <w:marTop w:val="0"/>
      <w:marBottom w:val="0"/>
      <w:divBdr>
        <w:top w:val="none" w:sz="0" w:space="0" w:color="auto"/>
        <w:left w:val="none" w:sz="0" w:space="0" w:color="auto"/>
        <w:bottom w:val="none" w:sz="0" w:space="0" w:color="auto"/>
        <w:right w:val="none" w:sz="0" w:space="0" w:color="auto"/>
      </w:divBdr>
    </w:div>
    <w:div w:id="263731635">
      <w:bodyDiv w:val="1"/>
      <w:marLeft w:val="0"/>
      <w:marRight w:val="0"/>
      <w:marTop w:val="0"/>
      <w:marBottom w:val="0"/>
      <w:divBdr>
        <w:top w:val="none" w:sz="0" w:space="0" w:color="auto"/>
        <w:left w:val="none" w:sz="0" w:space="0" w:color="auto"/>
        <w:bottom w:val="none" w:sz="0" w:space="0" w:color="auto"/>
        <w:right w:val="none" w:sz="0" w:space="0" w:color="auto"/>
      </w:divBdr>
    </w:div>
    <w:div w:id="268126117">
      <w:bodyDiv w:val="1"/>
      <w:marLeft w:val="0"/>
      <w:marRight w:val="0"/>
      <w:marTop w:val="0"/>
      <w:marBottom w:val="0"/>
      <w:divBdr>
        <w:top w:val="none" w:sz="0" w:space="0" w:color="auto"/>
        <w:left w:val="none" w:sz="0" w:space="0" w:color="auto"/>
        <w:bottom w:val="none" w:sz="0" w:space="0" w:color="auto"/>
        <w:right w:val="none" w:sz="0" w:space="0" w:color="auto"/>
      </w:divBdr>
    </w:div>
    <w:div w:id="270742029">
      <w:bodyDiv w:val="1"/>
      <w:marLeft w:val="0"/>
      <w:marRight w:val="0"/>
      <w:marTop w:val="0"/>
      <w:marBottom w:val="0"/>
      <w:divBdr>
        <w:top w:val="none" w:sz="0" w:space="0" w:color="auto"/>
        <w:left w:val="none" w:sz="0" w:space="0" w:color="auto"/>
        <w:bottom w:val="none" w:sz="0" w:space="0" w:color="auto"/>
        <w:right w:val="none" w:sz="0" w:space="0" w:color="auto"/>
      </w:divBdr>
    </w:div>
    <w:div w:id="288706038">
      <w:bodyDiv w:val="1"/>
      <w:marLeft w:val="0"/>
      <w:marRight w:val="0"/>
      <w:marTop w:val="0"/>
      <w:marBottom w:val="0"/>
      <w:divBdr>
        <w:top w:val="none" w:sz="0" w:space="0" w:color="auto"/>
        <w:left w:val="none" w:sz="0" w:space="0" w:color="auto"/>
        <w:bottom w:val="none" w:sz="0" w:space="0" w:color="auto"/>
        <w:right w:val="none" w:sz="0" w:space="0" w:color="auto"/>
      </w:divBdr>
    </w:div>
    <w:div w:id="289022281">
      <w:bodyDiv w:val="1"/>
      <w:marLeft w:val="0"/>
      <w:marRight w:val="0"/>
      <w:marTop w:val="0"/>
      <w:marBottom w:val="0"/>
      <w:divBdr>
        <w:top w:val="none" w:sz="0" w:space="0" w:color="auto"/>
        <w:left w:val="none" w:sz="0" w:space="0" w:color="auto"/>
        <w:bottom w:val="none" w:sz="0" w:space="0" w:color="auto"/>
        <w:right w:val="none" w:sz="0" w:space="0" w:color="auto"/>
      </w:divBdr>
    </w:div>
    <w:div w:id="294069655">
      <w:bodyDiv w:val="1"/>
      <w:marLeft w:val="0"/>
      <w:marRight w:val="0"/>
      <w:marTop w:val="0"/>
      <w:marBottom w:val="0"/>
      <w:divBdr>
        <w:top w:val="none" w:sz="0" w:space="0" w:color="auto"/>
        <w:left w:val="none" w:sz="0" w:space="0" w:color="auto"/>
        <w:bottom w:val="none" w:sz="0" w:space="0" w:color="auto"/>
        <w:right w:val="none" w:sz="0" w:space="0" w:color="auto"/>
      </w:divBdr>
    </w:div>
    <w:div w:id="294874896">
      <w:bodyDiv w:val="1"/>
      <w:marLeft w:val="0"/>
      <w:marRight w:val="0"/>
      <w:marTop w:val="0"/>
      <w:marBottom w:val="0"/>
      <w:divBdr>
        <w:top w:val="none" w:sz="0" w:space="0" w:color="auto"/>
        <w:left w:val="none" w:sz="0" w:space="0" w:color="auto"/>
        <w:bottom w:val="none" w:sz="0" w:space="0" w:color="auto"/>
        <w:right w:val="none" w:sz="0" w:space="0" w:color="auto"/>
      </w:divBdr>
    </w:div>
    <w:div w:id="300695985">
      <w:bodyDiv w:val="1"/>
      <w:marLeft w:val="0"/>
      <w:marRight w:val="0"/>
      <w:marTop w:val="0"/>
      <w:marBottom w:val="0"/>
      <w:divBdr>
        <w:top w:val="none" w:sz="0" w:space="0" w:color="auto"/>
        <w:left w:val="none" w:sz="0" w:space="0" w:color="auto"/>
        <w:bottom w:val="none" w:sz="0" w:space="0" w:color="auto"/>
        <w:right w:val="none" w:sz="0" w:space="0" w:color="auto"/>
      </w:divBdr>
    </w:div>
    <w:div w:id="311831306">
      <w:bodyDiv w:val="1"/>
      <w:marLeft w:val="0"/>
      <w:marRight w:val="0"/>
      <w:marTop w:val="0"/>
      <w:marBottom w:val="0"/>
      <w:divBdr>
        <w:top w:val="none" w:sz="0" w:space="0" w:color="auto"/>
        <w:left w:val="none" w:sz="0" w:space="0" w:color="auto"/>
        <w:bottom w:val="none" w:sz="0" w:space="0" w:color="auto"/>
        <w:right w:val="none" w:sz="0" w:space="0" w:color="auto"/>
      </w:divBdr>
    </w:div>
    <w:div w:id="314070596">
      <w:bodyDiv w:val="1"/>
      <w:marLeft w:val="0"/>
      <w:marRight w:val="0"/>
      <w:marTop w:val="0"/>
      <w:marBottom w:val="0"/>
      <w:divBdr>
        <w:top w:val="none" w:sz="0" w:space="0" w:color="auto"/>
        <w:left w:val="none" w:sz="0" w:space="0" w:color="auto"/>
        <w:bottom w:val="none" w:sz="0" w:space="0" w:color="auto"/>
        <w:right w:val="none" w:sz="0" w:space="0" w:color="auto"/>
      </w:divBdr>
    </w:div>
    <w:div w:id="322394104">
      <w:bodyDiv w:val="1"/>
      <w:marLeft w:val="0"/>
      <w:marRight w:val="0"/>
      <w:marTop w:val="0"/>
      <w:marBottom w:val="0"/>
      <w:divBdr>
        <w:top w:val="none" w:sz="0" w:space="0" w:color="auto"/>
        <w:left w:val="none" w:sz="0" w:space="0" w:color="auto"/>
        <w:bottom w:val="none" w:sz="0" w:space="0" w:color="auto"/>
        <w:right w:val="none" w:sz="0" w:space="0" w:color="auto"/>
      </w:divBdr>
    </w:div>
    <w:div w:id="323779088">
      <w:bodyDiv w:val="1"/>
      <w:marLeft w:val="0"/>
      <w:marRight w:val="0"/>
      <w:marTop w:val="0"/>
      <w:marBottom w:val="0"/>
      <w:divBdr>
        <w:top w:val="none" w:sz="0" w:space="0" w:color="auto"/>
        <w:left w:val="none" w:sz="0" w:space="0" w:color="auto"/>
        <w:bottom w:val="none" w:sz="0" w:space="0" w:color="auto"/>
        <w:right w:val="none" w:sz="0" w:space="0" w:color="auto"/>
      </w:divBdr>
    </w:div>
    <w:div w:id="326632460">
      <w:bodyDiv w:val="1"/>
      <w:marLeft w:val="0"/>
      <w:marRight w:val="0"/>
      <w:marTop w:val="0"/>
      <w:marBottom w:val="0"/>
      <w:divBdr>
        <w:top w:val="none" w:sz="0" w:space="0" w:color="auto"/>
        <w:left w:val="none" w:sz="0" w:space="0" w:color="auto"/>
        <w:bottom w:val="none" w:sz="0" w:space="0" w:color="auto"/>
        <w:right w:val="none" w:sz="0" w:space="0" w:color="auto"/>
      </w:divBdr>
    </w:div>
    <w:div w:id="331299387">
      <w:bodyDiv w:val="1"/>
      <w:marLeft w:val="0"/>
      <w:marRight w:val="0"/>
      <w:marTop w:val="0"/>
      <w:marBottom w:val="0"/>
      <w:divBdr>
        <w:top w:val="none" w:sz="0" w:space="0" w:color="auto"/>
        <w:left w:val="none" w:sz="0" w:space="0" w:color="auto"/>
        <w:bottom w:val="none" w:sz="0" w:space="0" w:color="auto"/>
        <w:right w:val="none" w:sz="0" w:space="0" w:color="auto"/>
      </w:divBdr>
    </w:div>
    <w:div w:id="350491460">
      <w:bodyDiv w:val="1"/>
      <w:marLeft w:val="0"/>
      <w:marRight w:val="0"/>
      <w:marTop w:val="0"/>
      <w:marBottom w:val="0"/>
      <w:divBdr>
        <w:top w:val="none" w:sz="0" w:space="0" w:color="auto"/>
        <w:left w:val="none" w:sz="0" w:space="0" w:color="auto"/>
        <w:bottom w:val="none" w:sz="0" w:space="0" w:color="auto"/>
        <w:right w:val="none" w:sz="0" w:space="0" w:color="auto"/>
      </w:divBdr>
    </w:div>
    <w:div w:id="357243741">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360474031">
      <w:bodyDiv w:val="1"/>
      <w:marLeft w:val="0"/>
      <w:marRight w:val="0"/>
      <w:marTop w:val="0"/>
      <w:marBottom w:val="0"/>
      <w:divBdr>
        <w:top w:val="none" w:sz="0" w:space="0" w:color="auto"/>
        <w:left w:val="none" w:sz="0" w:space="0" w:color="auto"/>
        <w:bottom w:val="none" w:sz="0" w:space="0" w:color="auto"/>
        <w:right w:val="none" w:sz="0" w:space="0" w:color="auto"/>
      </w:divBdr>
    </w:div>
    <w:div w:id="369035702">
      <w:bodyDiv w:val="1"/>
      <w:marLeft w:val="0"/>
      <w:marRight w:val="0"/>
      <w:marTop w:val="0"/>
      <w:marBottom w:val="0"/>
      <w:divBdr>
        <w:top w:val="none" w:sz="0" w:space="0" w:color="auto"/>
        <w:left w:val="none" w:sz="0" w:space="0" w:color="auto"/>
        <w:bottom w:val="none" w:sz="0" w:space="0" w:color="auto"/>
        <w:right w:val="none" w:sz="0" w:space="0" w:color="auto"/>
      </w:divBdr>
    </w:div>
    <w:div w:id="373581287">
      <w:bodyDiv w:val="1"/>
      <w:marLeft w:val="0"/>
      <w:marRight w:val="0"/>
      <w:marTop w:val="0"/>
      <w:marBottom w:val="0"/>
      <w:divBdr>
        <w:top w:val="none" w:sz="0" w:space="0" w:color="auto"/>
        <w:left w:val="none" w:sz="0" w:space="0" w:color="auto"/>
        <w:bottom w:val="none" w:sz="0" w:space="0" w:color="auto"/>
        <w:right w:val="none" w:sz="0" w:space="0" w:color="auto"/>
      </w:divBdr>
    </w:div>
    <w:div w:id="388312277">
      <w:bodyDiv w:val="1"/>
      <w:marLeft w:val="0"/>
      <w:marRight w:val="0"/>
      <w:marTop w:val="0"/>
      <w:marBottom w:val="0"/>
      <w:divBdr>
        <w:top w:val="none" w:sz="0" w:space="0" w:color="auto"/>
        <w:left w:val="none" w:sz="0" w:space="0" w:color="auto"/>
        <w:bottom w:val="none" w:sz="0" w:space="0" w:color="auto"/>
        <w:right w:val="none" w:sz="0" w:space="0" w:color="auto"/>
      </w:divBdr>
    </w:div>
    <w:div w:id="393546221">
      <w:bodyDiv w:val="1"/>
      <w:marLeft w:val="0"/>
      <w:marRight w:val="0"/>
      <w:marTop w:val="0"/>
      <w:marBottom w:val="0"/>
      <w:divBdr>
        <w:top w:val="none" w:sz="0" w:space="0" w:color="auto"/>
        <w:left w:val="none" w:sz="0" w:space="0" w:color="auto"/>
        <w:bottom w:val="none" w:sz="0" w:space="0" w:color="auto"/>
        <w:right w:val="none" w:sz="0" w:space="0" w:color="auto"/>
      </w:divBdr>
    </w:div>
    <w:div w:id="403114423">
      <w:bodyDiv w:val="1"/>
      <w:marLeft w:val="0"/>
      <w:marRight w:val="0"/>
      <w:marTop w:val="0"/>
      <w:marBottom w:val="0"/>
      <w:divBdr>
        <w:top w:val="none" w:sz="0" w:space="0" w:color="auto"/>
        <w:left w:val="none" w:sz="0" w:space="0" w:color="auto"/>
        <w:bottom w:val="none" w:sz="0" w:space="0" w:color="auto"/>
        <w:right w:val="none" w:sz="0" w:space="0" w:color="auto"/>
      </w:divBdr>
    </w:div>
    <w:div w:id="407968811">
      <w:bodyDiv w:val="1"/>
      <w:marLeft w:val="0"/>
      <w:marRight w:val="0"/>
      <w:marTop w:val="0"/>
      <w:marBottom w:val="0"/>
      <w:divBdr>
        <w:top w:val="none" w:sz="0" w:space="0" w:color="auto"/>
        <w:left w:val="none" w:sz="0" w:space="0" w:color="auto"/>
        <w:bottom w:val="none" w:sz="0" w:space="0" w:color="auto"/>
        <w:right w:val="none" w:sz="0" w:space="0" w:color="auto"/>
      </w:divBdr>
    </w:div>
    <w:div w:id="425007169">
      <w:bodyDiv w:val="1"/>
      <w:marLeft w:val="0"/>
      <w:marRight w:val="0"/>
      <w:marTop w:val="0"/>
      <w:marBottom w:val="0"/>
      <w:divBdr>
        <w:top w:val="none" w:sz="0" w:space="0" w:color="auto"/>
        <w:left w:val="none" w:sz="0" w:space="0" w:color="auto"/>
        <w:bottom w:val="none" w:sz="0" w:space="0" w:color="auto"/>
        <w:right w:val="none" w:sz="0" w:space="0" w:color="auto"/>
      </w:divBdr>
    </w:div>
    <w:div w:id="435953929">
      <w:bodyDiv w:val="1"/>
      <w:marLeft w:val="0"/>
      <w:marRight w:val="0"/>
      <w:marTop w:val="0"/>
      <w:marBottom w:val="0"/>
      <w:divBdr>
        <w:top w:val="none" w:sz="0" w:space="0" w:color="auto"/>
        <w:left w:val="none" w:sz="0" w:space="0" w:color="auto"/>
        <w:bottom w:val="none" w:sz="0" w:space="0" w:color="auto"/>
        <w:right w:val="none" w:sz="0" w:space="0" w:color="auto"/>
      </w:divBdr>
    </w:div>
    <w:div w:id="464156690">
      <w:bodyDiv w:val="1"/>
      <w:marLeft w:val="0"/>
      <w:marRight w:val="0"/>
      <w:marTop w:val="0"/>
      <w:marBottom w:val="0"/>
      <w:divBdr>
        <w:top w:val="none" w:sz="0" w:space="0" w:color="auto"/>
        <w:left w:val="none" w:sz="0" w:space="0" w:color="auto"/>
        <w:bottom w:val="none" w:sz="0" w:space="0" w:color="auto"/>
        <w:right w:val="none" w:sz="0" w:space="0" w:color="auto"/>
      </w:divBdr>
    </w:div>
    <w:div w:id="467825298">
      <w:bodyDiv w:val="1"/>
      <w:marLeft w:val="0"/>
      <w:marRight w:val="0"/>
      <w:marTop w:val="0"/>
      <w:marBottom w:val="0"/>
      <w:divBdr>
        <w:top w:val="none" w:sz="0" w:space="0" w:color="auto"/>
        <w:left w:val="none" w:sz="0" w:space="0" w:color="auto"/>
        <w:bottom w:val="none" w:sz="0" w:space="0" w:color="auto"/>
        <w:right w:val="none" w:sz="0" w:space="0" w:color="auto"/>
      </w:divBdr>
    </w:div>
    <w:div w:id="474957077">
      <w:bodyDiv w:val="1"/>
      <w:marLeft w:val="0"/>
      <w:marRight w:val="0"/>
      <w:marTop w:val="0"/>
      <w:marBottom w:val="0"/>
      <w:divBdr>
        <w:top w:val="none" w:sz="0" w:space="0" w:color="auto"/>
        <w:left w:val="none" w:sz="0" w:space="0" w:color="auto"/>
        <w:bottom w:val="none" w:sz="0" w:space="0" w:color="auto"/>
        <w:right w:val="none" w:sz="0" w:space="0" w:color="auto"/>
      </w:divBdr>
    </w:div>
    <w:div w:id="479688840">
      <w:bodyDiv w:val="1"/>
      <w:marLeft w:val="0"/>
      <w:marRight w:val="0"/>
      <w:marTop w:val="0"/>
      <w:marBottom w:val="0"/>
      <w:divBdr>
        <w:top w:val="none" w:sz="0" w:space="0" w:color="auto"/>
        <w:left w:val="none" w:sz="0" w:space="0" w:color="auto"/>
        <w:bottom w:val="none" w:sz="0" w:space="0" w:color="auto"/>
        <w:right w:val="none" w:sz="0" w:space="0" w:color="auto"/>
      </w:divBdr>
    </w:div>
    <w:div w:id="499128555">
      <w:bodyDiv w:val="1"/>
      <w:marLeft w:val="0"/>
      <w:marRight w:val="0"/>
      <w:marTop w:val="0"/>
      <w:marBottom w:val="0"/>
      <w:divBdr>
        <w:top w:val="none" w:sz="0" w:space="0" w:color="auto"/>
        <w:left w:val="none" w:sz="0" w:space="0" w:color="auto"/>
        <w:bottom w:val="none" w:sz="0" w:space="0" w:color="auto"/>
        <w:right w:val="none" w:sz="0" w:space="0" w:color="auto"/>
      </w:divBdr>
    </w:div>
    <w:div w:id="503858836">
      <w:bodyDiv w:val="1"/>
      <w:marLeft w:val="0"/>
      <w:marRight w:val="0"/>
      <w:marTop w:val="0"/>
      <w:marBottom w:val="0"/>
      <w:divBdr>
        <w:top w:val="none" w:sz="0" w:space="0" w:color="auto"/>
        <w:left w:val="none" w:sz="0" w:space="0" w:color="auto"/>
        <w:bottom w:val="none" w:sz="0" w:space="0" w:color="auto"/>
        <w:right w:val="none" w:sz="0" w:space="0" w:color="auto"/>
      </w:divBdr>
    </w:div>
    <w:div w:id="509023785">
      <w:bodyDiv w:val="1"/>
      <w:marLeft w:val="0"/>
      <w:marRight w:val="0"/>
      <w:marTop w:val="0"/>
      <w:marBottom w:val="0"/>
      <w:divBdr>
        <w:top w:val="none" w:sz="0" w:space="0" w:color="auto"/>
        <w:left w:val="none" w:sz="0" w:space="0" w:color="auto"/>
        <w:bottom w:val="none" w:sz="0" w:space="0" w:color="auto"/>
        <w:right w:val="none" w:sz="0" w:space="0" w:color="auto"/>
      </w:divBdr>
    </w:div>
    <w:div w:id="510880192">
      <w:bodyDiv w:val="1"/>
      <w:marLeft w:val="0"/>
      <w:marRight w:val="0"/>
      <w:marTop w:val="0"/>
      <w:marBottom w:val="0"/>
      <w:divBdr>
        <w:top w:val="none" w:sz="0" w:space="0" w:color="auto"/>
        <w:left w:val="none" w:sz="0" w:space="0" w:color="auto"/>
        <w:bottom w:val="none" w:sz="0" w:space="0" w:color="auto"/>
        <w:right w:val="none" w:sz="0" w:space="0" w:color="auto"/>
      </w:divBdr>
    </w:div>
    <w:div w:id="529028017">
      <w:bodyDiv w:val="1"/>
      <w:marLeft w:val="0"/>
      <w:marRight w:val="0"/>
      <w:marTop w:val="0"/>
      <w:marBottom w:val="0"/>
      <w:divBdr>
        <w:top w:val="none" w:sz="0" w:space="0" w:color="auto"/>
        <w:left w:val="none" w:sz="0" w:space="0" w:color="auto"/>
        <w:bottom w:val="none" w:sz="0" w:space="0" w:color="auto"/>
        <w:right w:val="none" w:sz="0" w:space="0" w:color="auto"/>
      </w:divBdr>
    </w:div>
    <w:div w:id="532500623">
      <w:bodyDiv w:val="1"/>
      <w:marLeft w:val="0"/>
      <w:marRight w:val="0"/>
      <w:marTop w:val="0"/>
      <w:marBottom w:val="0"/>
      <w:divBdr>
        <w:top w:val="none" w:sz="0" w:space="0" w:color="auto"/>
        <w:left w:val="none" w:sz="0" w:space="0" w:color="auto"/>
        <w:bottom w:val="none" w:sz="0" w:space="0" w:color="auto"/>
        <w:right w:val="none" w:sz="0" w:space="0" w:color="auto"/>
      </w:divBdr>
    </w:div>
    <w:div w:id="547491184">
      <w:bodyDiv w:val="1"/>
      <w:marLeft w:val="0"/>
      <w:marRight w:val="0"/>
      <w:marTop w:val="0"/>
      <w:marBottom w:val="0"/>
      <w:divBdr>
        <w:top w:val="none" w:sz="0" w:space="0" w:color="auto"/>
        <w:left w:val="none" w:sz="0" w:space="0" w:color="auto"/>
        <w:bottom w:val="none" w:sz="0" w:space="0" w:color="auto"/>
        <w:right w:val="none" w:sz="0" w:space="0" w:color="auto"/>
      </w:divBdr>
    </w:div>
    <w:div w:id="565577515">
      <w:bodyDiv w:val="1"/>
      <w:marLeft w:val="0"/>
      <w:marRight w:val="0"/>
      <w:marTop w:val="0"/>
      <w:marBottom w:val="0"/>
      <w:divBdr>
        <w:top w:val="none" w:sz="0" w:space="0" w:color="auto"/>
        <w:left w:val="none" w:sz="0" w:space="0" w:color="auto"/>
        <w:bottom w:val="none" w:sz="0" w:space="0" w:color="auto"/>
        <w:right w:val="none" w:sz="0" w:space="0" w:color="auto"/>
      </w:divBdr>
    </w:div>
    <w:div w:id="586233803">
      <w:bodyDiv w:val="1"/>
      <w:marLeft w:val="0"/>
      <w:marRight w:val="0"/>
      <w:marTop w:val="0"/>
      <w:marBottom w:val="0"/>
      <w:divBdr>
        <w:top w:val="none" w:sz="0" w:space="0" w:color="auto"/>
        <w:left w:val="none" w:sz="0" w:space="0" w:color="auto"/>
        <w:bottom w:val="none" w:sz="0" w:space="0" w:color="auto"/>
        <w:right w:val="none" w:sz="0" w:space="0" w:color="auto"/>
      </w:divBdr>
    </w:div>
    <w:div w:id="592009451">
      <w:bodyDiv w:val="1"/>
      <w:marLeft w:val="0"/>
      <w:marRight w:val="0"/>
      <w:marTop w:val="0"/>
      <w:marBottom w:val="0"/>
      <w:divBdr>
        <w:top w:val="none" w:sz="0" w:space="0" w:color="auto"/>
        <w:left w:val="none" w:sz="0" w:space="0" w:color="auto"/>
        <w:bottom w:val="none" w:sz="0" w:space="0" w:color="auto"/>
        <w:right w:val="none" w:sz="0" w:space="0" w:color="auto"/>
      </w:divBdr>
    </w:div>
    <w:div w:id="596207710">
      <w:bodyDiv w:val="1"/>
      <w:marLeft w:val="0"/>
      <w:marRight w:val="0"/>
      <w:marTop w:val="0"/>
      <w:marBottom w:val="0"/>
      <w:divBdr>
        <w:top w:val="none" w:sz="0" w:space="0" w:color="auto"/>
        <w:left w:val="none" w:sz="0" w:space="0" w:color="auto"/>
        <w:bottom w:val="none" w:sz="0" w:space="0" w:color="auto"/>
        <w:right w:val="none" w:sz="0" w:space="0" w:color="auto"/>
      </w:divBdr>
    </w:div>
    <w:div w:id="612055809">
      <w:bodyDiv w:val="1"/>
      <w:marLeft w:val="0"/>
      <w:marRight w:val="0"/>
      <w:marTop w:val="0"/>
      <w:marBottom w:val="0"/>
      <w:divBdr>
        <w:top w:val="none" w:sz="0" w:space="0" w:color="auto"/>
        <w:left w:val="none" w:sz="0" w:space="0" w:color="auto"/>
        <w:bottom w:val="none" w:sz="0" w:space="0" w:color="auto"/>
        <w:right w:val="none" w:sz="0" w:space="0" w:color="auto"/>
      </w:divBdr>
    </w:div>
    <w:div w:id="616177405">
      <w:bodyDiv w:val="1"/>
      <w:marLeft w:val="0"/>
      <w:marRight w:val="0"/>
      <w:marTop w:val="0"/>
      <w:marBottom w:val="0"/>
      <w:divBdr>
        <w:top w:val="none" w:sz="0" w:space="0" w:color="auto"/>
        <w:left w:val="none" w:sz="0" w:space="0" w:color="auto"/>
        <w:bottom w:val="none" w:sz="0" w:space="0" w:color="auto"/>
        <w:right w:val="none" w:sz="0" w:space="0" w:color="auto"/>
      </w:divBdr>
    </w:div>
    <w:div w:id="626742608">
      <w:bodyDiv w:val="1"/>
      <w:marLeft w:val="0"/>
      <w:marRight w:val="0"/>
      <w:marTop w:val="0"/>
      <w:marBottom w:val="0"/>
      <w:divBdr>
        <w:top w:val="none" w:sz="0" w:space="0" w:color="auto"/>
        <w:left w:val="none" w:sz="0" w:space="0" w:color="auto"/>
        <w:bottom w:val="none" w:sz="0" w:space="0" w:color="auto"/>
        <w:right w:val="none" w:sz="0" w:space="0" w:color="auto"/>
      </w:divBdr>
    </w:div>
    <w:div w:id="637152035">
      <w:bodyDiv w:val="1"/>
      <w:marLeft w:val="0"/>
      <w:marRight w:val="0"/>
      <w:marTop w:val="0"/>
      <w:marBottom w:val="0"/>
      <w:divBdr>
        <w:top w:val="none" w:sz="0" w:space="0" w:color="auto"/>
        <w:left w:val="none" w:sz="0" w:space="0" w:color="auto"/>
        <w:bottom w:val="none" w:sz="0" w:space="0" w:color="auto"/>
        <w:right w:val="none" w:sz="0" w:space="0" w:color="auto"/>
      </w:divBdr>
    </w:div>
    <w:div w:id="649095772">
      <w:bodyDiv w:val="1"/>
      <w:marLeft w:val="0"/>
      <w:marRight w:val="0"/>
      <w:marTop w:val="0"/>
      <w:marBottom w:val="0"/>
      <w:divBdr>
        <w:top w:val="none" w:sz="0" w:space="0" w:color="auto"/>
        <w:left w:val="none" w:sz="0" w:space="0" w:color="auto"/>
        <w:bottom w:val="none" w:sz="0" w:space="0" w:color="auto"/>
        <w:right w:val="none" w:sz="0" w:space="0" w:color="auto"/>
      </w:divBdr>
    </w:div>
    <w:div w:id="658079563">
      <w:bodyDiv w:val="1"/>
      <w:marLeft w:val="0"/>
      <w:marRight w:val="0"/>
      <w:marTop w:val="0"/>
      <w:marBottom w:val="0"/>
      <w:divBdr>
        <w:top w:val="none" w:sz="0" w:space="0" w:color="auto"/>
        <w:left w:val="none" w:sz="0" w:space="0" w:color="auto"/>
        <w:bottom w:val="none" w:sz="0" w:space="0" w:color="auto"/>
        <w:right w:val="none" w:sz="0" w:space="0" w:color="auto"/>
      </w:divBdr>
    </w:div>
    <w:div w:id="660086043">
      <w:bodyDiv w:val="1"/>
      <w:marLeft w:val="0"/>
      <w:marRight w:val="0"/>
      <w:marTop w:val="0"/>
      <w:marBottom w:val="0"/>
      <w:divBdr>
        <w:top w:val="none" w:sz="0" w:space="0" w:color="auto"/>
        <w:left w:val="none" w:sz="0" w:space="0" w:color="auto"/>
        <w:bottom w:val="none" w:sz="0" w:space="0" w:color="auto"/>
        <w:right w:val="none" w:sz="0" w:space="0" w:color="auto"/>
      </w:divBdr>
    </w:div>
    <w:div w:id="663513862">
      <w:bodyDiv w:val="1"/>
      <w:marLeft w:val="0"/>
      <w:marRight w:val="0"/>
      <w:marTop w:val="0"/>
      <w:marBottom w:val="0"/>
      <w:divBdr>
        <w:top w:val="none" w:sz="0" w:space="0" w:color="auto"/>
        <w:left w:val="none" w:sz="0" w:space="0" w:color="auto"/>
        <w:bottom w:val="none" w:sz="0" w:space="0" w:color="auto"/>
        <w:right w:val="none" w:sz="0" w:space="0" w:color="auto"/>
      </w:divBdr>
    </w:div>
    <w:div w:id="669909833">
      <w:bodyDiv w:val="1"/>
      <w:marLeft w:val="0"/>
      <w:marRight w:val="0"/>
      <w:marTop w:val="0"/>
      <w:marBottom w:val="0"/>
      <w:divBdr>
        <w:top w:val="none" w:sz="0" w:space="0" w:color="auto"/>
        <w:left w:val="none" w:sz="0" w:space="0" w:color="auto"/>
        <w:bottom w:val="none" w:sz="0" w:space="0" w:color="auto"/>
        <w:right w:val="none" w:sz="0" w:space="0" w:color="auto"/>
      </w:divBdr>
    </w:div>
    <w:div w:id="676999371">
      <w:bodyDiv w:val="1"/>
      <w:marLeft w:val="0"/>
      <w:marRight w:val="0"/>
      <w:marTop w:val="0"/>
      <w:marBottom w:val="0"/>
      <w:divBdr>
        <w:top w:val="none" w:sz="0" w:space="0" w:color="auto"/>
        <w:left w:val="none" w:sz="0" w:space="0" w:color="auto"/>
        <w:bottom w:val="none" w:sz="0" w:space="0" w:color="auto"/>
        <w:right w:val="none" w:sz="0" w:space="0" w:color="auto"/>
      </w:divBdr>
    </w:div>
    <w:div w:id="678888680">
      <w:bodyDiv w:val="1"/>
      <w:marLeft w:val="0"/>
      <w:marRight w:val="0"/>
      <w:marTop w:val="0"/>
      <w:marBottom w:val="0"/>
      <w:divBdr>
        <w:top w:val="none" w:sz="0" w:space="0" w:color="auto"/>
        <w:left w:val="none" w:sz="0" w:space="0" w:color="auto"/>
        <w:bottom w:val="none" w:sz="0" w:space="0" w:color="auto"/>
        <w:right w:val="none" w:sz="0" w:space="0" w:color="auto"/>
      </w:divBdr>
    </w:div>
    <w:div w:id="685406516">
      <w:bodyDiv w:val="1"/>
      <w:marLeft w:val="0"/>
      <w:marRight w:val="0"/>
      <w:marTop w:val="0"/>
      <w:marBottom w:val="0"/>
      <w:divBdr>
        <w:top w:val="none" w:sz="0" w:space="0" w:color="auto"/>
        <w:left w:val="none" w:sz="0" w:space="0" w:color="auto"/>
        <w:bottom w:val="none" w:sz="0" w:space="0" w:color="auto"/>
        <w:right w:val="none" w:sz="0" w:space="0" w:color="auto"/>
      </w:divBdr>
    </w:div>
    <w:div w:id="686909673">
      <w:bodyDiv w:val="1"/>
      <w:marLeft w:val="0"/>
      <w:marRight w:val="0"/>
      <w:marTop w:val="0"/>
      <w:marBottom w:val="0"/>
      <w:divBdr>
        <w:top w:val="none" w:sz="0" w:space="0" w:color="auto"/>
        <w:left w:val="none" w:sz="0" w:space="0" w:color="auto"/>
        <w:bottom w:val="none" w:sz="0" w:space="0" w:color="auto"/>
        <w:right w:val="none" w:sz="0" w:space="0" w:color="auto"/>
      </w:divBdr>
    </w:div>
    <w:div w:id="686950822">
      <w:bodyDiv w:val="1"/>
      <w:marLeft w:val="0"/>
      <w:marRight w:val="0"/>
      <w:marTop w:val="0"/>
      <w:marBottom w:val="0"/>
      <w:divBdr>
        <w:top w:val="none" w:sz="0" w:space="0" w:color="auto"/>
        <w:left w:val="none" w:sz="0" w:space="0" w:color="auto"/>
        <w:bottom w:val="none" w:sz="0" w:space="0" w:color="auto"/>
        <w:right w:val="none" w:sz="0" w:space="0" w:color="auto"/>
      </w:divBdr>
    </w:div>
    <w:div w:id="699471684">
      <w:bodyDiv w:val="1"/>
      <w:marLeft w:val="0"/>
      <w:marRight w:val="0"/>
      <w:marTop w:val="0"/>
      <w:marBottom w:val="0"/>
      <w:divBdr>
        <w:top w:val="none" w:sz="0" w:space="0" w:color="auto"/>
        <w:left w:val="none" w:sz="0" w:space="0" w:color="auto"/>
        <w:bottom w:val="none" w:sz="0" w:space="0" w:color="auto"/>
        <w:right w:val="none" w:sz="0" w:space="0" w:color="auto"/>
      </w:divBdr>
    </w:div>
    <w:div w:id="713508032">
      <w:bodyDiv w:val="1"/>
      <w:marLeft w:val="0"/>
      <w:marRight w:val="0"/>
      <w:marTop w:val="0"/>
      <w:marBottom w:val="0"/>
      <w:divBdr>
        <w:top w:val="none" w:sz="0" w:space="0" w:color="auto"/>
        <w:left w:val="none" w:sz="0" w:space="0" w:color="auto"/>
        <w:bottom w:val="none" w:sz="0" w:space="0" w:color="auto"/>
        <w:right w:val="none" w:sz="0" w:space="0" w:color="auto"/>
      </w:divBdr>
    </w:div>
    <w:div w:id="717120646">
      <w:bodyDiv w:val="1"/>
      <w:marLeft w:val="0"/>
      <w:marRight w:val="0"/>
      <w:marTop w:val="0"/>
      <w:marBottom w:val="0"/>
      <w:divBdr>
        <w:top w:val="none" w:sz="0" w:space="0" w:color="auto"/>
        <w:left w:val="none" w:sz="0" w:space="0" w:color="auto"/>
        <w:bottom w:val="none" w:sz="0" w:space="0" w:color="auto"/>
        <w:right w:val="none" w:sz="0" w:space="0" w:color="auto"/>
      </w:divBdr>
    </w:div>
    <w:div w:id="726491012">
      <w:bodyDiv w:val="1"/>
      <w:marLeft w:val="0"/>
      <w:marRight w:val="0"/>
      <w:marTop w:val="0"/>
      <w:marBottom w:val="0"/>
      <w:divBdr>
        <w:top w:val="none" w:sz="0" w:space="0" w:color="auto"/>
        <w:left w:val="none" w:sz="0" w:space="0" w:color="auto"/>
        <w:bottom w:val="none" w:sz="0" w:space="0" w:color="auto"/>
        <w:right w:val="none" w:sz="0" w:space="0" w:color="auto"/>
      </w:divBdr>
    </w:div>
    <w:div w:id="730425191">
      <w:bodyDiv w:val="1"/>
      <w:marLeft w:val="0"/>
      <w:marRight w:val="0"/>
      <w:marTop w:val="0"/>
      <w:marBottom w:val="0"/>
      <w:divBdr>
        <w:top w:val="none" w:sz="0" w:space="0" w:color="auto"/>
        <w:left w:val="none" w:sz="0" w:space="0" w:color="auto"/>
        <w:bottom w:val="none" w:sz="0" w:space="0" w:color="auto"/>
        <w:right w:val="none" w:sz="0" w:space="0" w:color="auto"/>
      </w:divBdr>
    </w:div>
    <w:div w:id="733314933">
      <w:bodyDiv w:val="1"/>
      <w:marLeft w:val="0"/>
      <w:marRight w:val="0"/>
      <w:marTop w:val="0"/>
      <w:marBottom w:val="0"/>
      <w:divBdr>
        <w:top w:val="none" w:sz="0" w:space="0" w:color="auto"/>
        <w:left w:val="none" w:sz="0" w:space="0" w:color="auto"/>
        <w:bottom w:val="none" w:sz="0" w:space="0" w:color="auto"/>
        <w:right w:val="none" w:sz="0" w:space="0" w:color="auto"/>
      </w:divBdr>
    </w:div>
    <w:div w:id="734594944">
      <w:bodyDiv w:val="1"/>
      <w:marLeft w:val="0"/>
      <w:marRight w:val="0"/>
      <w:marTop w:val="0"/>
      <w:marBottom w:val="0"/>
      <w:divBdr>
        <w:top w:val="none" w:sz="0" w:space="0" w:color="auto"/>
        <w:left w:val="none" w:sz="0" w:space="0" w:color="auto"/>
        <w:bottom w:val="none" w:sz="0" w:space="0" w:color="auto"/>
        <w:right w:val="none" w:sz="0" w:space="0" w:color="auto"/>
      </w:divBdr>
    </w:div>
    <w:div w:id="740295459">
      <w:bodyDiv w:val="1"/>
      <w:marLeft w:val="0"/>
      <w:marRight w:val="0"/>
      <w:marTop w:val="0"/>
      <w:marBottom w:val="0"/>
      <w:divBdr>
        <w:top w:val="none" w:sz="0" w:space="0" w:color="auto"/>
        <w:left w:val="none" w:sz="0" w:space="0" w:color="auto"/>
        <w:bottom w:val="none" w:sz="0" w:space="0" w:color="auto"/>
        <w:right w:val="none" w:sz="0" w:space="0" w:color="auto"/>
      </w:divBdr>
    </w:div>
    <w:div w:id="748576376">
      <w:bodyDiv w:val="1"/>
      <w:marLeft w:val="0"/>
      <w:marRight w:val="0"/>
      <w:marTop w:val="0"/>
      <w:marBottom w:val="0"/>
      <w:divBdr>
        <w:top w:val="none" w:sz="0" w:space="0" w:color="auto"/>
        <w:left w:val="none" w:sz="0" w:space="0" w:color="auto"/>
        <w:bottom w:val="none" w:sz="0" w:space="0" w:color="auto"/>
        <w:right w:val="none" w:sz="0" w:space="0" w:color="auto"/>
      </w:divBdr>
    </w:div>
    <w:div w:id="761877871">
      <w:bodyDiv w:val="1"/>
      <w:marLeft w:val="0"/>
      <w:marRight w:val="0"/>
      <w:marTop w:val="0"/>
      <w:marBottom w:val="0"/>
      <w:divBdr>
        <w:top w:val="none" w:sz="0" w:space="0" w:color="auto"/>
        <w:left w:val="none" w:sz="0" w:space="0" w:color="auto"/>
        <w:bottom w:val="none" w:sz="0" w:space="0" w:color="auto"/>
        <w:right w:val="none" w:sz="0" w:space="0" w:color="auto"/>
      </w:divBdr>
    </w:div>
    <w:div w:id="765812034">
      <w:bodyDiv w:val="1"/>
      <w:marLeft w:val="0"/>
      <w:marRight w:val="0"/>
      <w:marTop w:val="0"/>
      <w:marBottom w:val="0"/>
      <w:divBdr>
        <w:top w:val="none" w:sz="0" w:space="0" w:color="auto"/>
        <w:left w:val="none" w:sz="0" w:space="0" w:color="auto"/>
        <w:bottom w:val="none" w:sz="0" w:space="0" w:color="auto"/>
        <w:right w:val="none" w:sz="0" w:space="0" w:color="auto"/>
      </w:divBdr>
    </w:div>
    <w:div w:id="778253964">
      <w:bodyDiv w:val="1"/>
      <w:marLeft w:val="0"/>
      <w:marRight w:val="0"/>
      <w:marTop w:val="0"/>
      <w:marBottom w:val="0"/>
      <w:divBdr>
        <w:top w:val="none" w:sz="0" w:space="0" w:color="auto"/>
        <w:left w:val="none" w:sz="0" w:space="0" w:color="auto"/>
        <w:bottom w:val="none" w:sz="0" w:space="0" w:color="auto"/>
        <w:right w:val="none" w:sz="0" w:space="0" w:color="auto"/>
      </w:divBdr>
    </w:div>
    <w:div w:id="779764344">
      <w:bodyDiv w:val="1"/>
      <w:marLeft w:val="0"/>
      <w:marRight w:val="0"/>
      <w:marTop w:val="0"/>
      <w:marBottom w:val="0"/>
      <w:divBdr>
        <w:top w:val="none" w:sz="0" w:space="0" w:color="auto"/>
        <w:left w:val="none" w:sz="0" w:space="0" w:color="auto"/>
        <w:bottom w:val="none" w:sz="0" w:space="0" w:color="auto"/>
        <w:right w:val="none" w:sz="0" w:space="0" w:color="auto"/>
      </w:divBdr>
    </w:div>
    <w:div w:id="802306227">
      <w:bodyDiv w:val="1"/>
      <w:marLeft w:val="0"/>
      <w:marRight w:val="0"/>
      <w:marTop w:val="0"/>
      <w:marBottom w:val="0"/>
      <w:divBdr>
        <w:top w:val="none" w:sz="0" w:space="0" w:color="auto"/>
        <w:left w:val="none" w:sz="0" w:space="0" w:color="auto"/>
        <w:bottom w:val="none" w:sz="0" w:space="0" w:color="auto"/>
        <w:right w:val="none" w:sz="0" w:space="0" w:color="auto"/>
      </w:divBdr>
    </w:div>
    <w:div w:id="80323507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14570952">
      <w:bodyDiv w:val="1"/>
      <w:marLeft w:val="0"/>
      <w:marRight w:val="0"/>
      <w:marTop w:val="0"/>
      <w:marBottom w:val="0"/>
      <w:divBdr>
        <w:top w:val="none" w:sz="0" w:space="0" w:color="auto"/>
        <w:left w:val="none" w:sz="0" w:space="0" w:color="auto"/>
        <w:bottom w:val="none" w:sz="0" w:space="0" w:color="auto"/>
        <w:right w:val="none" w:sz="0" w:space="0" w:color="auto"/>
      </w:divBdr>
    </w:div>
    <w:div w:id="820735380">
      <w:bodyDiv w:val="1"/>
      <w:marLeft w:val="0"/>
      <w:marRight w:val="0"/>
      <w:marTop w:val="0"/>
      <w:marBottom w:val="0"/>
      <w:divBdr>
        <w:top w:val="none" w:sz="0" w:space="0" w:color="auto"/>
        <w:left w:val="none" w:sz="0" w:space="0" w:color="auto"/>
        <w:bottom w:val="none" w:sz="0" w:space="0" w:color="auto"/>
        <w:right w:val="none" w:sz="0" w:space="0" w:color="auto"/>
      </w:divBdr>
    </w:div>
    <w:div w:id="832526823">
      <w:bodyDiv w:val="1"/>
      <w:marLeft w:val="0"/>
      <w:marRight w:val="0"/>
      <w:marTop w:val="0"/>
      <w:marBottom w:val="0"/>
      <w:divBdr>
        <w:top w:val="none" w:sz="0" w:space="0" w:color="auto"/>
        <w:left w:val="none" w:sz="0" w:space="0" w:color="auto"/>
        <w:bottom w:val="none" w:sz="0" w:space="0" w:color="auto"/>
        <w:right w:val="none" w:sz="0" w:space="0" w:color="auto"/>
      </w:divBdr>
    </w:div>
    <w:div w:id="849836081">
      <w:bodyDiv w:val="1"/>
      <w:marLeft w:val="0"/>
      <w:marRight w:val="0"/>
      <w:marTop w:val="0"/>
      <w:marBottom w:val="0"/>
      <w:divBdr>
        <w:top w:val="none" w:sz="0" w:space="0" w:color="auto"/>
        <w:left w:val="none" w:sz="0" w:space="0" w:color="auto"/>
        <w:bottom w:val="none" w:sz="0" w:space="0" w:color="auto"/>
        <w:right w:val="none" w:sz="0" w:space="0" w:color="auto"/>
      </w:divBdr>
    </w:div>
    <w:div w:id="853032473">
      <w:bodyDiv w:val="1"/>
      <w:marLeft w:val="0"/>
      <w:marRight w:val="0"/>
      <w:marTop w:val="0"/>
      <w:marBottom w:val="0"/>
      <w:divBdr>
        <w:top w:val="none" w:sz="0" w:space="0" w:color="auto"/>
        <w:left w:val="none" w:sz="0" w:space="0" w:color="auto"/>
        <w:bottom w:val="none" w:sz="0" w:space="0" w:color="auto"/>
        <w:right w:val="none" w:sz="0" w:space="0" w:color="auto"/>
      </w:divBdr>
    </w:div>
    <w:div w:id="858928276">
      <w:bodyDiv w:val="1"/>
      <w:marLeft w:val="0"/>
      <w:marRight w:val="0"/>
      <w:marTop w:val="0"/>
      <w:marBottom w:val="0"/>
      <w:divBdr>
        <w:top w:val="none" w:sz="0" w:space="0" w:color="auto"/>
        <w:left w:val="none" w:sz="0" w:space="0" w:color="auto"/>
        <w:bottom w:val="none" w:sz="0" w:space="0" w:color="auto"/>
        <w:right w:val="none" w:sz="0" w:space="0" w:color="auto"/>
      </w:divBdr>
    </w:div>
    <w:div w:id="868837919">
      <w:bodyDiv w:val="1"/>
      <w:marLeft w:val="0"/>
      <w:marRight w:val="0"/>
      <w:marTop w:val="0"/>
      <w:marBottom w:val="0"/>
      <w:divBdr>
        <w:top w:val="none" w:sz="0" w:space="0" w:color="auto"/>
        <w:left w:val="none" w:sz="0" w:space="0" w:color="auto"/>
        <w:bottom w:val="none" w:sz="0" w:space="0" w:color="auto"/>
        <w:right w:val="none" w:sz="0" w:space="0" w:color="auto"/>
      </w:divBdr>
    </w:div>
    <w:div w:id="870416018">
      <w:bodyDiv w:val="1"/>
      <w:marLeft w:val="0"/>
      <w:marRight w:val="0"/>
      <w:marTop w:val="0"/>
      <w:marBottom w:val="0"/>
      <w:divBdr>
        <w:top w:val="none" w:sz="0" w:space="0" w:color="auto"/>
        <w:left w:val="none" w:sz="0" w:space="0" w:color="auto"/>
        <w:bottom w:val="none" w:sz="0" w:space="0" w:color="auto"/>
        <w:right w:val="none" w:sz="0" w:space="0" w:color="auto"/>
      </w:divBdr>
    </w:div>
    <w:div w:id="881094428">
      <w:bodyDiv w:val="1"/>
      <w:marLeft w:val="0"/>
      <w:marRight w:val="0"/>
      <w:marTop w:val="0"/>
      <w:marBottom w:val="0"/>
      <w:divBdr>
        <w:top w:val="none" w:sz="0" w:space="0" w:color="auto"/>
        <w:left w:val="none" w:sz="0" w:space="0" w:color="auto"/>
        <w:bottom w:val="none" w:sz="0" w:space="0" w:color="auto"/>
        <w:right w:val="none" w:sz="0" w:space="0" w:color="auto"/>
      </w:divBdr>
    </w:div>
    <w:div w:id="894774710">
      <w:bodyDiv w:val="1"/>
      <w:marLeft w:val="0"/>
      <w:marRight w:val="0"/>
      <w:marTop w:val="0"/>
      <w:marBottom w:val="0"/>
      <w:divBdr>
        <w:top w:val="none" w:sz="0" w:space="0" w:color="auto"/>
        <w:left w:val="none" w:sz="0" w:space="0" w:color="auto"/>
        <w:bottom w:val="none" w:sz="0" w:space="0" w:color="auto"/>
        <w:right w:val="none" w:sz="0" w:space="0" w:color="auto"/>
      </w:divBdr>
    </w:div>
    <w:div w:id="895816940">
      <w:bodyDiv w:val="1"/>
      <w:marLeft w:val="0"/>
      <w:marRight w:val="0"/>
      <w:marTop w:val="0"/>
      <w:marBottom w:val="0"/>
      <w:divBdr>
        <w:top w:val="none" w:sz="0" w:space="0" w:color="auto"/>
        <w:left w:val="none" w:sz="0" w:space="0" w:color="auto"/>
        <w:bottom w:val="none" w:sz="0" w:space="0" w:color="auto"/>
        <w:right w:val="none" w:sz="0" w:space="0" w:color="auto"/>
      </w:divBdr>
    </w:div>
    <w:div w:id="897785804">
      <w:bodyDiv w:val="1"/>
      <w:marLeft w:val="0"/>
      <w:marRight w:val="0"/>
      <w:marTop w:val="0"/>
      <w:marBottom w:val="0"/>
      <w:divBdr>
        <w:top w:val="none" w:sz="0" w:space="0" w:color="auto"/>
        <w:left w:val="none" w:sz="0" w:space="0" w:color="auto"/>
        <w:bottom w:val="none" w:sz="0" w:space="0" w:color="auto"/>
        <w:right w:val="none" w:sz="0" w:space="0" w:color="auto"/>
      </w:divBdr>
    </w:div>
    <w:div w:id="900597752">
      <w:bodyDiv w:val="1"/>
      <w:marLeft w:val="0"/>
      <w:marRight w:val="0"/>
      <w:marTop w:val="0"/>
      <w:marBottom w:val="0"/>
      <w:divBdr>
        <w:top w:val="none" w:sz="0" w:space="0" w:color="auto"/>
        <w:left w:val="none" w:sz="0" w:space="0" w:color="auto"/>
        <w:bottom w:val="none" w:sz="0" w:space="0" w:color="auto"/>
        <w:right w:val="none" w:sz="0" w:space="0" w:color="auto"/>
      </w:divBdr>
    </w:div>
    <w:div w:id="909459488">
      <w:bodyDiv w:val="1"/>
      <w:marLeft w:val="0"/>
      <w:marRight w:val="0"/>
      <w:marTop w:val="0"/>
      <w:marBottom w:val="0"/>
      <w:divBdr>
        <w:top w:val="none" w:sz="0" w:space="0" w:color="auto"/>
        <w:left w:val="none" w:sz="0" w:space="0" w:color="auto"/>
        <w:bottom w:val="none" w:sz="0" w:space="0" w:color="auto"/>
        <w:right w:val="none" w:sz="0" w:space="0" w:color="auto"/>
      </w:divBdr>
    </w:div>
    <w:div w:id="910316150">
      <w:bodyDiv w:val="1"/>
      <w:marLeft w:val="0"/>
      <w:marRight w:val="0"/>
      <w:marTop w:val="0"/>
      <w:marBottom w:val="0"/>
      <w:divBdr>
        <w:top w:val="none" w:sz="0" w:space="0" w:color="auto"/>
        <w:left w:val="none" w:sz="0" w:space="0" w:color="auto"/>
        <w:bottom w:val="none" w:sz="0" w:space="0" w:color="auto"/>
        <w:right w:val="none" w:sz="0" w:space="0" w:color="auto"/>
      </w:divBdr>
    </w:div>
    <w:div w:id="918640945">
      <w:bodyDiv w:val="1"/>
      <w:marLeft w:val="0"/>
      <w:marRight w:val="0"/>
      <w:marTop w:val="0"/>
      <w:marBottom w:val="0"/>
      <w:divBdr>
        <w:top w:val="none" w:sz="0" w:space="0" w:color="auto"/>
        <w:left w:val="none" w:sz="0" w:space="0" w:color="auto"/>
        <w:bottom w:val="none" w:sz="0" w:space="0" w:color="auto"/>
        <w:right w:val="none" w:sz="0" w:space="0" w:color="auto"/>
      </w:divBdr>
    </w:div>
    <w:div w:id="920990344">
      <w:bodyDiv w:val="1"/>
      <w:marLeft w:val="0"/>
      <w:marRight w:val="0"/>
      <w:marTop w:val="0"/>
      <w:marBottom w:val="0"/>
      <w:divBdr>
        <w:top w:val="none" w:sz="0" w:space="0" w:color="auto"/>
        <w:left w:val="none" w:sz="0" w:space="0" w:color="auto"/>
        <w:bottom w:val="none" w:sz="0" w:space="0" w:color="auto"/>
        <w:right w:val="none" w:sz="0" w:space="0" w:color="auto"/>
      </w:divBdr>
    </w:div>
    <w:div w:id="945119170">
      <w:bodyDiv w:val="1"/>
      <w:marLeft w:val="0"/>
      <w:marRight w:val="0"/>
      <w:marTop w:val="0"/>
      <w:marBottom w:val="0"/>
      <w:divBdr>
        <w:top w:val="none" w:sz="0" w:space="0" w:color="auto"/>
        <w:left w:val="none" w:sz="0" w:space="0" w:color="auto"/>
        <w:bottom w:val="none" w:sz="0" w:space="0" w:color="auto"/>
        <w:right w:val="none" w:sz="0" w:space="0" w:color="auto"/>
      </w:divBdr>
    </w:div>
    <w:div w:id="954216694">
      <w:bodyDiv w:val="1"/>
      <w:marLeft w:val="0"/>
      <w:marRight w:val="0"/>
      <w:marTop w:val="0"/>
      <w:marBottom w:val="0"/>
      <w:divBdr>
        <w:top w:val="none" w:sz="0" w:space="0" w:color="auto"/>
        <w:left w:val="none" w:sz="0" w:space="0" w:color="auto"/>
        <w:bottom w:val="none" w:sz="0" w:space="0" w:color="auto"/>
        <w:right w:val="none" w:sz="0" w:space="0" w:color="auto"/>
      </w:divBdr>
    </w:div>
    <w:div w:id="960384494">
      <w:bodyDiv w:val="1"/>
      <w:marLeft w:val="0"/>
      <w:marRight w:val="0"/>
      <w:marTop w:val="0"/>
      <w:marBottom w:val="0"/>
      <w:divBdr>
        <w:top w:val="none" w:sz="0" w:space="0" w:color="auto"/>
        <w:left w:val="none" w:sz="0" w:space="0" w:color="auto"/>
        <w:bottom w:val="none" w:sz="0" w:space="0" w:color="auto"/>
        <w:right w:val="none" w:sz="0" w:space="0" w:color="auto"/>
      </w:divBdr>
    </w:div>
    <w:div w:id="966811878">
      <w:bodyDiv w:val="1"/>
      <w:marLeft w:val="0"/>
      <w:marRight w:val="0"/>
      <w:marTop w:val="0"/>
      <w:marBottom w:val="0"/>
      <w:divBdr>
        <w:top w:val="none" w:sz="0" w:space="0" w:color="auto"/>
        <w:left w:val="none" w:sz="0" w:space="0" w:color="auto"/>
        <w:bottom w:val="none" w:sz="0" w:space="0" w:color="auto"/>
        <w:right w:val="none" w:sz="0" w:space="0" w:color="auto"/>
      </w:divBdr>
    </w:div>
    <w:div w:id="968897387">
      <w:bodyDiv w:val="1"/>
      <w:marLeft w:val="0"/>
      <w:marRight w:val="0"/>
      <w:marTop w:val="0"/>
      <w:marBottom w:val="0"/>
      <w:divBdr>
        <w:top w:val="none" w:sz="0" w:space="0" w:color="auto"/>
        <w:left w:val="none" w:sz="0" w:space="0" w:color="auto"/>
        <w:bottom w:val="none" w:sz="0" w:space="0" w:color="auto"/>
        <w:right w:val="none" w:sz="0" w:space="0" w:color="auto"/>
      </w:divBdr>
    </w:div>
    <w:div w:id="974025549">
      <w:bodyDiv w:val="1"/>
      <w:marLeft w:val="0"/>
      <w:marRight w:val="0"/>
      <w:marTop w:val="0"/>
      <w:marBottom w:val="0"/>
      <w:divBdr>
        <w:top w:val="none" w:sz="0" w:space="0" w:color="auto"/>
        <w:left w:val="none" w:sz="0" w:space="0" w:color="auto"/>
        <w:bottom w:val="none" w:sz="0" w:space="0" w:color="auto"/>
        <w:right w:val="none" w:sz="0" w:space="0" w:color="auto"/>
      </w:divBdr>
    </w:div>
    <w:div w:id="978534540">
      <w:bodyDiv w:val="1"/>
      <w:marLeft w:val="0"/>
      <w:marRight w:val="0"/>
      <w:marTop w:val="0"/>
      <w:marBottom w:val="0"/>
      <w:divBdr>
        <w:top w:val="none" w:sz="0" w:space="0" w:color="auto"/>
        <w:left w:val="none" w:sz="0" w:space="0" w:color="auto"/>
        <w:bottom w:val="none" w:sz="0" w:space="0" w:color="auto"/>
        <w:right w:val="none" w:sz="0" w:space="0" w:color="auto"/>
      </w:divBdr>
    </w:div>
    <w:div w:id="986130874">
      <w:bodyDiv w:val="1"/>
      <w:marLeft w:val="0"/>
      <w:marRight w:val="0"/>
      <w:marTop w:val="0"/>
      <w:marBottom w:val="0"/>
      <w:divBdr>
        <w:top w:val="none" w:sz="0" w:space="0" w:color="auto"/>
        <w:left w:val="none" w:sz="0" w:space="0" w:color="auto"/>
        <w:bottom w:val="none" w:sz="0" w:space="0" w:color="auto"/>
        <w:right w:val="none" w:sz="0" w:space="0" w:color="auto"/>
      </w:divBdr>
    </w:div>
    <w:div w:id="988826319">
      <w:bodyDiv w:val="1"/>
      <w:marLeft w:val="0"/>
      <w:marRight w:val="0"/>
      <w:marTop w:val="0"/>
      <w:marBottom w:val="0"/>
      <w:divBdr>
        <w:top w:val="none" w:sz="0" w:space="0" w:color="auto"/>
        <w:left w:val="none" w:sz="0" w:space="0" w:color="auto"/>
        <w:bottom w:val="none" w:sz="0" w:space="0" w:color="auto"/>
        <w:right w:val="none" w:sz="0" w:space="0" w:color="auto"/>
      </w:divBdr>
    </w:div>
    <w:div w:id="997417830">
      <w:bodyDiv w:val="1"/>
      <w:marLeft w:val="0"/>
      <w:marRight w:val="0"/>
      <w:marTop w:val="0"/>
      <w:marBottom w:val="0"/>
      <w:divBdr>
        <w:top w:val="none" w:sz="0" w:space="0" w:color="auto"/>
        <w:left w:val="none" w:sz="0" w:space="0" w:color="auto"/>
        <w:bottom w:val="none" w:sz="0" w:space="0" w:color="auto"/>
        <w:right w:val="none" w:sz="0" w:space="0" w:color="auto"/>
      </w:divBdr>
    </w:div>
    <w:div w:id="998461456">
      <w:bodyDiv w:val="1"/>
      <w:marLeft w:val="0"/>
      <w:marRight w:val="0"/>
      <w:marTop w:val="0"/>
      <w:marBottom w:val="0"/>
      <w:divBdr>
        <w:top w:val="none" w:sz="0" w:space="0" w:color="auto"/>
        <w:left w:val="none" w:sz="0" w:space="0" w:color="auto"/>
        <w:bottom w:val="none" w:sz="0" w:space="0" w:color="auto"/>
        <w:right w:val="none" w:sz="0" w:space="0" w:color="auto"/>
      </w:divBdr>
    </w:div>
    <w:div w:id="1004934372">
      <w:bodyDiv w:val="1"/>
      <w:marLeft w:val="0"/>
      <w:marRight w:val="0"/>
      <w:marTop w:val="0"/>
      <w:marBottom w:val="0"/>
      <w:divBdr>
        <w:top w:val="none" w:sz="0" w:space="0" w:color="auto"/>
        <w:left w:val="none" w:sz="0" w:space="0" w:color="auto"/>
        <w:bottom w:val="none" w:sz="0" w:space="0" w:color="auto"/>
        <w:right w:val="none" w:sz="0" w:space="0" w:color="auto"/>
      </w:divBdr>
    </w:div>
    <w:div w:id="1007098282">
      <w:bodyDiv w:val="1"/>
      <w:marLeft w:val="0"/>
      <w:marRight w:val="0"/>
      <w:marTop w:val="0"/>
      <w:marBottom w:val="0"/>
      <w:divBdr>
        <w:top w:val="none" w:sz="0" w:space="0" w:color="auto"/>
        <w:left w:val="none" w:sz="0" w:space="0" w:color="auto"/>
        <w:bottom w:val="none" w:sz="0" w:space="0" w:color="auto"/>
        <w:right w:val="none" w:sz="0" w:space="0" w:color="auto"/>
      </w:divBdr>
    </w:div>
    <w:div w:id="1020010290">
      <w:bodyDiv w:val="1"/>
      <w:marLeft w:val="0"/>
      <w:marRight w:val="0"/>
      <w:marTop w:val="0"/>
      <w:marBottom w:val="0"/>
      <w:divBdr>
        <w:top w:val="none" w:sz="0" w:space="0" w:color="auto"/>
        <w:left w:val="none" w:sz="0" w:space="0" w:color="auto"/>
        <w:bottom w:val="none" w:sz="0" w:space="0" w:color="auto"/>
        <w:right w:val="none" w:sz="0" w:space="0" w:color="auto"/>
      </w:divBdr>
    </w:div>
    <w:div w:id="1026367867">
      <w:bodyDiv w:val="1"/>
      <w:marLeft w:val="0"/>
      <w:marRight w:val="0"/>
      <w:marTop w:val="0"/>
      <w:marBottom w:val="0"/>
      <w:divBdr>
        <w:top w:val="none" w:sz="0" w:space="0" w:color="auto"/>
        <w:left w:val="none" w:sz="0" w:space="0" w:color="auto"/>
        <w:bottom w:val="none" w:sz="0" w:space="0" w:color="auto"/>
        <w:right w:val="none" w:sz="0" w:space="0" w:color="auto"/>
      </w:divBdr>
    </w:div>
    <w:div w:id="1027222665">
      <w:bodyDiv w:val="1"/>
      <w:marLeft w:val="0"/>
      <w:marRight w:val="0"/>
      <w:marTop w:val="0"/>
      <w:marBottom w:val="0"/>
      <w:divBdr>
        <w:top w:val="none" w:sz="0" w:space="0" w:color="auto"/>
        <w:left w:val="none" w:sz="0" w:space="0" w:color="auto"/>
        <w:bottom w:val="none" w:sz="0" w:space="0" w:color="auto"/>
        <w:right w:val="none" w:sz="0" w:space="0" w:color="auto"/>
      </w:divBdr>
    </w:div>
    <w:div w:id="1031154054">
      <w:bodyDiv w:val="1"/>
      <w:marLeft w:val="0"/>
      <w:marRight w:val="0"/>
      <w:marTop w:val="0"/>
      <w:marBottom w:val="0"/>
      <w:divBdr>
        <w:top w:val="none" w:sz="0" w:space="0" w:color="auto"/>
        <w:left w:val="none" w:sz="0" w:space="0" w:color="auto"/>
        <w:bottom w:val="none" w:sz="0" w:space="0" w:color="auto"/>
        <w:right w:val="none" w:sz="0" w:space="0" w:color="auto"/>
      </w:divBdr>
    </w:div>
    <w:div w:id="1033115385">
      <w:bodyDiv w:val="1"/>
      <w:marLeft w:val="0"/>
      <w:marRight w:val="0"/>
      <w:marTop w:val="0"/>
      <w:marBottom w:val="0"/>
      <w:divBdr>
        <w:top w:val="none" w:sz="0" w:space="0" w:color="auto"/>
        <w:left w:val="none" w:sz="0" w:space="0" w:color="auto"/>
        <w:bottom w:val="none" w:sz="0" w:space="0" w:color="auto"/>
        <w:right w:val="none" w:sz="0" w:space="0" w:color="auto"/>
      </w:divBdr>
    </w:div>
    <w:div w:id="1046760191">
      <w:bodyDiv w:val="1"/>
      <w:marLeft w:val="0"/>
      <w:marRight w:val="0"/>
      <w:marTop w:val="0"/>
      <w:marBottom w:val="0"/>
      <w:divBdr>
        <w:top w:val="none" w:sz="0" w:space="0" w:color="auto"/>
        <w:left w:val="none" w:sz="0" w:space="0" w:color="auto"/>
        <w:bottom w:val="none" w:sz="0" w:space="0" w:color="auto"/>
        <w:right w:val="none" w:sz="0" w:space="0" w:color="auto"/>
      </w:divBdr>
    </w:div>
    <w:div w:id="1080447718">
      <w:bodyDiv w:val="1"/>
      <w:marLeft w:val="0"/>
      <w:marRight w:val="0"/>
      <w:marTop w:val="0"/>
      <w:marBottom w:val="0"/>
      <w:divBdr>
        <w:top w:val="none" w:sz="0" w:space="0" w:color="auto"/>
        <w:left w:val="none" w:sz="0" w:space="0" w:color="auto"/>
        <w:bottom w:val="none" w:sz="0" w:space="0" w:color="auto"/>
        <w:right w:val="none" w:sz="0" w:space="0" w:color="auto"/>
      </w:divBdr>
    </w:div>
    <w:div w:id="1102261531">
      <w:bodyDiv w:val="1"/>
      <w:marLeft w:val="0"/>
      <w:marRight w:val="0"/>
      <w:marTop w:val="0"/>
      <w:marBottom w:val="0"/>
      <w:divBdr>
        <w:top w:val="none" w:sz="0" w:space="0" w:color="auto"/>
        <w:left w:val="none" w:sz="0" w:space="0" w:color="auto"/>
        <w:bottom w:val="none" w:sz="0" w:space="0" w:color="auto"/>
        <w:right w:val="none" w:sz="0" w:space="0" w:color="auto"/>
      </w:divBdr>
    </w:div>
    <w:div w:id="1116221037">
      <w:bodyDiv w:val="1"/>
      <w:marLeft w:val="0"/>
      <w:marRight w:val="0"/>
      <w:marTop w:val="0"/>
      <w:marBottom w:val="0"/>
      <w:divBdr>
        <w:top w:val="none" w:sz="0" w:space="0" w:color="auto"/>
        <w:left w:val="none" w:sz="0" w:space="0" w:color="auto"/>
        <w:bottom w:val="none" w:sz="0" w:space="0" w:color="auto"/>
        <w:right w:val="none" w:sz="0" w:space="0" w:color="auto"/>
      </w:divBdr>
    </w:div>
    <w:div w:id="1122727582">
      <w:bodyDiv w:val="1"/>
      <w:marLeft w:val="0"/>
      <w:marRight w:val="0"/>
      <w:marTop w:val="0"/>
      <w:marBottom w:val="0"/>
      <w:divBdr>
        <w:top w:val="none" w:sz="0" w:space="0" w:color="auto"/>
        <w:left w:val="none" w:sz="0" w:space="0" w:color="auto"/>
        <w:bottom w:val="none" w:sz="0" w:space="0" w:color="auto"/>
        <w:right w:val="none" w:sz="0" w:space="0" w:color="auto"/>
      </w:divBdr>
    </w:div>
    <w:div w:id="1130898525">
      <w:bodyDiv w:val="1"/>
      <w:marLeft w:val="0"/>
      <w:marRight w:val="0"/>
      <w:marTop w:val="0"/>
      <w:marBottom w:val="0"/>
      <w:divBdr>
        <w:top w:val="none" w:sz="0" w:space="0" w:color="auto"/>
        <w:left w:val="none" w:sz="0" w:space="0" w:color="auto"/>
        <w:bottom w:val="none" w:sz="0" w:space="0" w:color="auto"/>
        <w:right w:val="none" w:sz="0" w:space="0" w:color="auto"/>
      </w:divBdr>
    </w:div>
    <w:div w:id="1133979785">
      <w:bodyDiv w:val="1"/>
      <w:marLeft w:val="0"/>
      <w:marRight w:val="0"/>
      <w:marTop w:val="0"/>
      <w:marBottom w:val="0"/>
      <w:divBdr>
        <w:top w:val="none" w:sz="0" w:space="0" w:color="auto"/>
        <w:left w:val="none" w:sz="0" w:space="0" w:color="auto"/>
        <w:bottom w:val="none" w:sz="0" w:space="0" w:color="auto"/>
        <w:right w:val="none" w:sz="0" w:space="0" w:color="auto"/>
      </w:divBdr>
    </w:div>
    <w:div w:id="1136873001">
      <w:bodyDiv w:val="1"/>
      <w:marLeft w:val="0"/>
      <w:marRight w:val="0"/>
      <w:marTop w:val="0"/>
      <w:marBottom w:val="0"/>
      <w:divBdr>
        <w:top w:val="none" w:sz="0" w:space="0" w:color="auto"/>
        <w:left w:val="none" w:sz="0" w:space="0" w:color="auto"/>
        <w:bottom w:val="none" w:sz="0" w:space="0" w:color="auto"/>
        <w:right w:val="none" w:sz="0" w:space="0" w:color="auto"/>
      </w:divBdr>
    </w:div>
    <w:div w:id="1137837916">
      <w:bodyDiv w:val="1"/>
      <w:marLeft w:val="0"/>
      <w:marRight w:val="0"/>
      <w:marTop w:val="0"/>
      <w:marBottom w:val="0"/>
      <w:divBdr>
        <w:top w:val="none" w:sz="0" w:space="0" w:color="auto"/>
        <w:left w:val="none" w:sz="0" w:space="0" w:color="auto"/>
        <w:bottom w:val="none" w:sz="0" w:space="0" w:color="auto"/>
        <w:right w:val="none" w:sz="0" w:space="0" w:color="auto"/>
      </w:divBdr>
    </w:div>
    <w:div w:id="1145928320">
      <w:bodyDiv w:val="1"/>
      <w:marLeft w:val="0"/>
      <w:marRight w:val="0"/>
      <w:marTop w:val="0"/>
      <w:marBottom w:val="0"/>
      <w:divBdr>
        <w:top w:val="none" w:sz="0" w:space="0" w:color="auto"/>
        <w:left w:val="none" w:sz="0" w:space="0" w:color="auto"/>
        <w:bottom w:val="none" w:sz="0" w:space="0" w:color="auto"/>
        <w:right w:val="none" w:sz="0" w:space="0" w:color="auto"/>
      </w:divBdr>
    </w:div>
    <w:div w:id="1148591149">
      <w:bodyDiv w:val="1"/>
      <w:marLeft w:val="0"/>
      <w:marRight w:val="0"/>
      <w:marTop w:val="0"/>
      <w:marBottom w:val="0"/>
      <w:divBdr>
        <w:top w:val="none" w:sz="0" w:space="0" w:color="auto"/>
        <w:left w:val="none" w:sz="0" w:space="0" w:color="auto"/>
        <w:bottom w:val="none" w:sz="0" w:space="0" w:color="auto"/>
        <w:right w:val="none" w:sz="0" w:space="0" w:color="auto"/>
      </w:divBdr>
    </w:div>
    <w:div w:id="1169101100">
      <w:bodyDiv w:val="1"/>
      <w:marLeft w:val="0"/>
      <w:marRight w:val="0"/>
      <w:marTop w:val="0"/>
      <w:marBottom w:val="0"/>
      <w:divBdr>
        <w:top w:val="none" w:sz="0" w:space="0" w:color="auto"/>
        <w:left w:val="none" w:sz="0" w:space="0" w:color="auto"/>
        <w:bottom w:val="none" w:sz="0" w:space="0" w:color="auto"/>
        <w:right w:val="none" w:sz="0" w:space="0" w:color="auto"/>
      </w:divBdr>
    </w:div>
    <w:div w:id="1177037841">
      <w:bodyDiv w:val="1"/>
      <w:marLeft w:val="0"/>
      <w:marRight w:val="0"/>
      <w:marTop w:val="0"/>
      <w:marBottom w:val="0"/>
      <w:divBdr>
        <w:top w:val="none" w:sz="0" w:space="0" w:color="auto"/>
        <w:left w:val="none" w:sz="0" w:space="0" w:color="auto"/>
        <w:bottom w:val="none" w:sz="0" w:space="0" w:color="auto"/>
        <w:right w:val="none" w:sz="0" w:space="0" w:color="auto"/>
      </w:divBdr>
    </w:div>
    <w:div w:id="1182360881">
      <w:bodyDiv w:val="1"/>
      <w:marLeft w:val="0"/>
      <w:marRight w:val="0"/>
      <w:marTop w:val="0"/>
      <w:marBottom w:val="0"/>
      <w:divBdr>
        <w:top w:val="none" w:sz="0" w:space="0" w:color="auto"/>
        <w:left w:val="none" w:sz="0" w:space="0" w:color="auto"/>
        <w:bottom w:val="none" w:sz="0" w:space="0" w:color="auto"/>
        <w:right w:val="none" w:sz="0" w:space="0" w:color="auto"/>
      </w:divBdr>
    </w:div>
    <w:div w:id="1214002481">
      <w:bodyDiv w:val="1"/>
      <w:marLeft w:val="0"/>
      <w:marRight w:val="0"/>
      <w:marTop w:val="0"/>
      <w:marBottom w:val="0"/>
      <w:divBdr>
        <w:top w:val="none" w:sz="0" w:space="0" w:color="auto"/>
        <w:left w:val="none" w:sz="0" w:space="0" w:color="auto"/>
        <w:bottom w:val="none" w:sz="0" w:space="0" w:color="auto"/>
        <w:right w:val="none" w:sz="0" w:space="0" w:color="auto"/>
      </w:divBdr>
    </w:div>
    <w:div w:id="1220744035">
      <w:bodyDiv w:val="1"/>
      <w:marLeft w:val="0"/>
      <w:marRight w:val="0"/>
      <w:marTop w:val="0"/>
      <w:marBottom w:val="0"/>
      <w:divBdr>
        <w:top w:val="none" w:sz="0" w:space="0" w:color="auto"/>
        <w:left w:val="none" w:sz="0" w:space="0" w:color="auto"/>
        <w:bottom w:val="none" w:sz="0" w:space="0" w:color="auto"/>
        <w:right w:val="none" w:sz="0" w:space="0" w:color="auto"/>
      </w:divBdr>
    </w:div>
    <w:div w:id="1240599664">
      <w:bodyDiv w:val="1"/>
      <w:marLeft w:val="0"/>
      <w:marRight w:val="0"/>
      <w:marTop w:val="0"/>
      <w:marBottom w:val="0"/>
      <w:divBdr>
        <w:top w:val="none" w:sz="0" w:space="0" w:color="auto"/>
        <w:left w:val="none" w:sz="0" w:space="0" w:color="auto"/>
        <w:bottom w:val="none" w:sz="0" w:space="0" w:color="auto"/>
        <w:right w:val="none" w:sz="0" w:space="0" w:color="auto"/>
      </w:divBdr>
    </w:div>
    <w:div w:id="1255675575">
      <w:bodyDiv w:val="1"/>
      <w:marLeft w:val="0"/>
      <w:marRight w:val="0"/>
      <w:marTop w:val="0"/>
      <w:marBottom w:val="0"/>
      <w:divBdr>
        <w:top w:val="none" w:sz="0" w:space="0" w:color="auto"/>
        <w:left w:val="none" w:sz="0" w:space="0" w:color="auto"/>
        <w:bottom w:val="none" w:sz="0" w:space="0" w:color="auto"/>
        <w:right w:val="none" w:sz="0" w:space="0" w:color="auto"/>
      </w:divBdr>
    </w:div>
    <w:div w:id="1265380152">
      <w:bodyDiv w:val="1"/>
      <w:marLeft w:val="0"/>
      <w:marRight w:val="0"/>
      <w:marTop w:val="0"/>
      <w:marBottom w:val="0"/>
      <w:divBdr>
        <w:top w:val="none" w:sz="0" w:space="0" w:color="auto"/>
        <w:left w:val="none" w:sz="0" w:space="0" w:color="auto"/>
        <w:bottom w:val="none" w:sz="0" w:space="0" w:color="auto"/>
        <w:right w:val="none" w:sz="0" w:space="0" w:color="auto"/>
      </w:divBdr>
    </w:div>
    <w:div w:id="1267538632">
      <w:bodyDiv w:val="1"/>
      <w:marLeft w:val="0"/>
      <w:marRight w:val="0"/>
      <w:marTop w:val="0"/>
      <w:marBottom w:val="0"/>
      <w:divBdr>
        <w:top w:val="none" w:sz="0" w:space="0" w:color="auto"/>
        <w:left w:val="none" w:sz="0" w:space="0" w:color="auto"/>
        <w:bottom w:val="none" w:sz="0" w:space="0" w:color="auto"/>
        <w:right w:val="none" w:sz="0" w:space="0" w:color="auto"/>
      </w:divBdr>
    </w:div>
    <w:div w:id="1276523937">
      <w:bodyDiv w:val="1"/>
      <w:marLeft w:val="0"/>
      <w:marRight w:val="0"/>
      <w:marTop w:val="0"/>
      <w:marBottom w:val="0"/>
      <w:divBdr>
        <w:top w:val="none" w:sz="0" w:space="0" w:color="auto"/>
        <w:left w:val="none" w:sz="0" w:space="0" w:color="auto"/>
        <w:bottom w:val="none" w:sz="0" w:space="0" w:color="auto"/>
        <w:right w:val="none" w:sz="0" w:space="0" w:color="auto"/>
      </w:divBdr>
    </w:div>
    <w:div w:id="1279411166">
      <w:bodyDiv w:val="1"/>
      <w:marLeft w:val="0"/>
      <w:marRight w:val="0"/>
      <w:marTop w:val="0"/>
      <w:marBottom w:val="0"/>
      <w:divBdr>
        <w:top w:val="none" w:sz="0" w:space="0" w:color="auto"/>
        <w:left w:val="none" w:sz="0" w:space="0" w:color="auto"/>
        <w:bottom w:val="none" w:sz="0" w:space="0" w:color="auto"/>
        <w:right w:val="none" w:sz="0" w:space="0" w:color="auto"/>
      </w:divBdr>
    </w:div>
    <w:div w:id="1292861077">
      <w:bodyDiv w:val="1"/>
      <w:marLeft w:val="0"/>
      <w:marRight w:val="0"/>
      <w:marTop w:val="0"/>
      <w:marBottom w:val="0"/>
      <w:divBdr>
        <w:top w:val="none" w:sz="0" w:space="0" w:color="auto"/>
        <w:left w:val="none" w:sz="0" w:space="0" w:color="auto"/>
        <w:bottom w:val="none" w:sz="0" w:space="0" w:color="auto"/>
        <w:right w:val="none" w:sz="0" w:space="0" w:color="auto"/>
      </w:divBdr>
    </w:div>
    <w:div w:id="1309243260">
      <w:bodyDiv w:val="1"/>
      <w:marLeft w:val="0"/>
      <w:marRight w:val="0"/>
      <w:marTop w:val="0"/>
      <w:marBottom w:val="0"/>
      <w:divBdr>
        <w:top w:val="none" w:sz="0" w:space="0" w:color="auto"/>
        <w:left w:val="none" w:sz="0" w:space="0" w:color="auto"/>
        <w:bottom w:val="none" w:sz="0" w:space="0" w:color="auto"/>
        <w:right w:val="none" w:sz="0" w:space="0" w:color="auto"/>
      </w:divBdr>
    </w:div>
    <w:div w:id="1361859321">
      <w:bodyDiv w:val="1"/>
      <w:marLeft w:val="0"/>
      <w:marRight w:val="0"/>
      <w:marTop w:val="0"/>
      <w:marBottom w:val="0"/>
      <w:divBdr>
        <w:top w:val="none" w:sz="0" w:space="0" w:color="auto"/>
        <w:left w:val="none" w:sz="0" w:space="0" w:color="auto"/>
        <w:bottom w:val="none" w:sz="0" w:space="0" w:color="auto"/>
        <w:right w:val="none" w:sz="0" w:space="0" w:color="auto"/>
      </w:divBdr>
    </w:div>
    <w:div w:id="1376084861">
      <w:bodyDiv w:val="1"/>
      <w:marLeft w:val="0"/>
      <w:marRight w:val="0"/>
      <w:marTop w:val="0"/>
      <w:marBottom w:val="0"/>
      <w:divBdr>
        <w:top w:val="none" w:sz="0" w:space="0" w:color="auto"/>
        <w:left w:val="none" w:sz="0" w:space="0" w:color="auto"/>
        <w:bottom w:val="none" w:sz="0" w:space="0" w:color="auto"/>
        <w:right w:val="none" w:sz="0" w:space="0" w:color="auto"/>
      </w:divBdr>
    </w:div>
    <w:div w:id="1399939434">
      <w:bodyDiv w:val="1"/>
      <w:marLeft w:val="0"/>
      <w:marRight w:val="0"/>
      <w:marTop w:val="0"/>
      <w:marBottom w:val="0"/>
      <w:divBdr>
        <w:top w:val="none" w:sz="0" w:space="0" w:color="auto"/>
        <w:left w:val="none" w:sz="0" w:space="0" w:color="auto"/>
        <w:bottom w:val="none" w:sz="0" w:space="0" w:color="auto"/>
        <w:right w:val="none" w:sz="0" w:space="0" w:color="auto"/>
      </w:divBdr>
    </w:div>
    <w:div w:id="1427531655">
      <w:bodyDiv w:val="1"/>
      <w:marLeft w:val="0"/>
      <w:marRight w:val="0"/>
      <w:marTop w:val="0"/>
      <w:marBottom w:val="0"/>
      <w:divBdr>
        <w:top w:val="none" w:sz="0" w:space="0" w:color="auto"/>
        <w:left w:val="none" w:sz="0" w:space="0" w:color="auto"/>
        <w:bottom w:val="none" w:sz="0" w:space="0" w:color="auto"/>
        <w:right w:val="none" w:sz="0" w:space="0" w:color="auto"/>
      </w:divBdr>
    </w:div>
    <w:div w:id="1431975865">
      <w:bodyDiv w:val="1"/>
      <w:marLeft w:val="0"/>
      <w:marRight w:val="0"/>
      <w:marTop w:val="0"/>
      <w:marBottom w:val="0"/>
      <w:divBdr>
        <w:top w:val="none" w:sz="0" w:space="0" w:color="auto"/>
        <w:left w:val="none" w:sz="0" w:space="0" w:color="auto"/>
        <w:bottom w:val="none" w:sz="0" w:space="0" w:color="auto"/>
        <w:right w:val="none" w:sz="0" w:space="0" w:color="auto"/>
      </w:divBdr>
    </w:div>
    <w:div w:id="1433211155">
      <w:bodyDiv w:val="1"/>
      <w:marLeft w:val="0"/>
      <w:marRight w:val="0"/>
      <w:marTop w:val="0"/>
      <w:marBottom w:val="0"/>
      <w:divBdr>
        <w:top w:val="none" w:sz="0" w:space="0" w:color="auto"/>
        <w:left w:val="none" w:sz="0" w:space="0" w:color="auto"/>
        <w:bottom w:val="none" w:sz="0" w:space="0" w:color="auto"/>
        <w:right w:val="none" w:sz="0" w:space="0" w:color="auto"/>
      </w:divBdr>
    </w:div>
    <w:div w:id="1440753935">
      <w:bodyDiv w:val="1"/>
      <w:marLeft w:val="0"/>
      <w:marRight w:val="0"/>
      <w:marTop w:val="0"/>
      <w:marBottom w:val="0"/>
      <w:divBdr>
        <w:top w:val="none" w:sz="0" w:space="0" w:color="auto"/>
        <w:left w:val="none" w:sz="0" w:space="0" w:color="auto"/>
        <w:bottom w:val="none" w:sz="0" w:space="0" w:color="auto"/>
        <w:right w:val="none" w:sz="0" w:space="0" w:color="auto"/>
      </w:divBdr>
    </w:div>
    <w:div w:id="1443189945">
      <w:bodyDiv w:val="1"/>
      <w:marLeft w:val="0"/>
      <w:marRight w:val="0"/>
      <w:marTop w:val="0"/>
      <w:marBottom w:val="0"/>
      <w:divBdr>
        <w:top w:val="none" w:sz="0" w:space="0" w:color="auto"/>
        <w:left w:val="none" w:sz="0" w:space="0" w:color="auto"/>
        <w:bottom w:val="none" w:sz="0" w:space="0" w:color="auto"/>
        <w:right w:val="none" w:sz="0" w:space="0" w:color="auto"/>
      </w:divBdr>
    </w:div>
    <w:div w:id="1448696777">
      <w:bodyDiv w:val="1"/>
      <w:marLeft w:val="0"/>
      <w:marRight w:val="0"/>
      <w:marTop w:val="0"/>
      <w:marBottom w:val="0"/>
      <w:divBdr>
        <w:top w:val="none" w:sz="0" w:space="0" w:color="auto"/>
        <w:left w:val="none" w:sz="0" w:space="0" w:color="auto"/>
        <w:bottom w:val="none" w:sz="0" w:space="0" w:color="auto"/>
        <w:right w:val="none" w:sz="0" w:space="0" w:color="auto"/>
      </w:divBdr>
    </w:div>
    <w:div w:id="1450977741">
      <w:bodyDiv w:val="1"/>
      <w:marLeft w:val="0"/>
      <w:marRight w:val="0"/>
      <w:marTop w:val="0"/>
      <w:marBottom w:val="0"/>
      <w:divBdr>
        <w:top w:val="none" w:sz="0" w:space="0" w:color="auto"/>
        <w:left w:val="none" w:sz="0" w:space="0" w:color="auto"/>
        <w:bottom w:val="none" w:sz="0" w:space="0" w:color="auto"/>
        <w:right w:val="none" w:sz="0" w:space="0" w:color="auto"/>
      </w:divBdr>
    </w:div>
    <w:div w:id="1455713591">
      <w:bodyDiv w:val="1"/>
      <w:marLeft w:val="0"/>
      <w:marRight w:val="0"/>
      <w:marTop w:val="0"/>
      <w:marBottom w:val="0"/>
      <w:divBdr>
        <w:top w:val="none" w:sz="0" w:space="0" w:color="auto"/>
        <w:left w:val="none" w:sz="0" w:space="0" w:color="auto"/>
        <w:bottom w:val="none" w:sz="0" w:space="0" w:color="auto"/>
        <w:right w:val="none" w:sz="0" w:space="0" w:color="auto"/>
      </w:divBdr>
    </w:div>
    <w:div w:id="1457259843">
      <w:bodyDiv w:val="1"/>
      <w:marLeft w:val="0"/>
      <w:marRight w:val="0"/>
      <w:marTop w:val="0"/>
      <w:marBottom w:val="0"/>
      <w:divBdr>
        <w:top w:val="none" w:sz="0" w:space="0" w:color="auto"/>
        <w:left w:val="none" w:sz="0" w:space="0" w:color="auto"/>
        <w:bottom w:val="none" w:sz="0" w:space="0" w:color="auto"/>
        <w:right w:val="none" w:sz="0" w:space="0" w:color="auto"/>
      </w:divBdr>
    </w:div>
    <w:div w:id="1472283835">
      <w:bodyDiv w:val="1"/>
      <w:marLeft w:val="0"/>
      <w:marRight w:val="0"/>
      <w:marTop w:val="0"/>
      <w:marBottom w:val="0"/>
      <w:divBdr>
        <w:top w:val="none" w:sz="0" w:space="0" w:color="auto"/>
        <w:left w:val="none" w:sz="0" w:space="0" w:color="auto"/>
        <w:bottom w:val="none" w:sz="0" w:space="0" w:color="auto"/>
        <w:right w:val="none" w:sz="0" w:space="0" w:color="auto"/>
      </w:divBdr>
    </w:div>
    <w:div w:id="1480927489">
      <w:bodyDiv w:val="1"/>
      <w:marLeft w:val="0"/>
      <w:marRight w:val="0"/>
      <w:marTop w:val="0"/>
      <w:marBottom w:val="0"/>
      <w:divBdr>
        <w:top w:val="none" w:sz="0" w:space="0" w:color="auto"/>
        <w:left w:val="none" w:sz="0" w:space="0" w:color="auto"/>
        <w:bottom w:val="none" w:sz="0" w:space="0" w:color="auto"/>
        <w:right w:val="none" w:sz="0" w:space="0" w:color="auto"/>
      </w:divBdr>
    </w:div>
    <w:div w:id="1484273632">
      <w:bodyDiv w:val="1"/>
      <w:marLeft w:val="0"/>
      <w:marRight w:val="0"/>
      <w:marTop w:val="0"/>
      <w:marBottom w:val="0"/>
      <w:divBdr>
        <w:top w:val="none" w:sz="0" w:space="0" w:color="auto"/>
        <w:left w:val="none" w:sz="0" w:space="0" w:color="auto"/>
        <w:bottom w:val="none" w:sz="0" w:space="0" w:color="auto"/>
        <w:right w:val="none" w:sz="0" w:space="0" w:color="auto"/>
      </w:divBdr>
    </w:div>
    <w:div w:id="1494494846">
      <w:bodyDiv w:val="1"/>
      <w:marLeft w:val="0"/>
      <w:marRight w:val="0"/>
      <w:marTop w:val="0"/>
      <w:marBottom w:val="0"/>
      <w:divBdr>
        <w:top w:val="none" w:sz="0" w:space="0" w:color="auto"/>
        <w:left w:val="none" w:sz="0" w:space="0" w:color="auto"/>
        <w:bottom w:val="none" w:sz="0" w:space="0" w:color="auto"/>
        <w:right w:val="none" w:sz="0" w:space="0" w:color="auto"/>
      </w:divBdr>
    </w:div>
    <w:div w:id="1501430767">
      <w:bodyDiv w:val="1"/>
      <w:marLeft w:val="0"/>
      <w:marRight w:val="0"/>
      <w:marTop w:val="0"/>
      <w:marBottom w:val="0"/>
      <w:divBdr>
        <w:top w:val="none" w:sz="0" w:space="0" w:color="auto"/>
        <w:left w:val="none" w:sz="0" w:space="0" w:color="auto"/>
        <w:bottom w:val="none" w:sz="0" w:space="0" w:color="auto"/>
        <w:right w:val="none" w:sz="0" w:space="0" w:color="auto"/>
      </w:divBdr>
    </w:div>
    <w:div w:id="1506701744">
      <w:bodyDiv w:val="1"/>
      <w:marLeft w:val="0"/>
      <w:marRight w:val="0"/>
      <w:marTop w:val="0"/>
      <w:marBottom w:val="0"/>
      <w:divBdr>
        <w:top w:val="none" w:sz="0" w:space="0" w:color="auto"/>
        <w:left w:val="none" w:sz="0" w:space="0" w:color="auto"/>
        <w:bottom w:val="none" w:sz="0" w:space="0" w:color="auto"/>
        <w:right w:val="none" w:sz="0" w:space="0" w:color="auto"/>
      </w:divBdr>
    </w:div>
    <w:div w:id="1507208367">
      <w:bodyDiv w:val="1"/>
      <w:marLeft w:val="0"/>
      <w:marRight w:val="0"/>
      <w:marTop w:val="0"/>
      <w:marBottom w:val="0"/>
      <w:divBdr>
        <w:top w:val="none" w:sz="0" w:space="0" w:color="auto"/>
        <w:left w:val="none" w:sz="0" w:space="0" w:color="auto"/>
        <w:bottom w:val="none" w:sz="0" w:space="0" w:color="auto"/>
        <w:right w:val="none" w:sz="0" w:space="0" w:color="auto"/>
      </w:divBdr>
    </w:div>
    <w:div w:id="1507596544">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29677881">
      <w:bodyDiv w:val="1"/>
      <w:marLeft w:val="0"/>
      <w:marRight w:val="0"/>
      <w:marTop w:val="0"/>
      <w:marBottom w:val="0"/>
      <w:divBdr>
        <w:top w:val="none" w:sz="0" w:space="0" w:color="auto"/>
        <w:left w:val="none" w:sz="0" w:space="0" w:color="auto"/>
        <w:bottom w:val="none" w:sz="0" w:space="0" w:color="auto"/>
        <w:right w:val="none" w:sz="0" w:space="0" w:color="auto"/>
      </w:divBdr>
    </w:div>
    <w:div w:id="1530944695">
      <w:bodyDiv w:val="1"/>
      <w:marLeft w:val="0"/>
      <w:marRight w:val="0"/>
      <w:marTop w:val="0"/>
      <w:marBottom w:val="0"/>
      <w:divBdr>
        <w:top w:val="none" w:sz="0" w:space="0" w:color="auto"/>
        <w:left w:val="none" w:sz="0" w:space="0" w:color="auto"/>
        <w:bottom w:val="none" w:sz="0" w:space="0" w:color="auto"/>
        <w:right w:val="none" w:sz="0" w:space="0" w:color="auto"/>
      </w:divBdr>
    </w:div>
    <w:div w:id="1532651306">
      <w:bodyDiv w:val="1"/>
      <w:marLeft w:val="0"/>
      <w:marRight w:val="0"/>
      <w:marTop w:val="0"/>
      <w:marBottom w:val="0"/>
      <w:divBdr>
        <w:top w:val="none" w:sz="0" w:space="0" w:color="auto"/>
        <w:left w:val="none" w:sz="0" w:space="0" w:color="auto"/>
        <w:bottom w:val="none" w:sz="0" w:space="0" w:color="auto"/>
        <w:right w:val="none" w:sz="0" w:space="0" w:color="auto"/>
      </w:divBdr>
    </w:div>
    <w:div w:id="1537809905">
      <w:bodyDiv w:val="1"/>
      <w:marLeft w:val="0"/>
      <w:marRight w:val="0"/>
      <w:marTop w:val="0"/>
      <w:marBottom w:val="0"/>
      <w:divBdr>
        <w:top w:val="none" w:sz="0" w:space="0" w:color="auto"/>
        <w:left w:val="none" w:sz="0" w:space="0" w:color="auto"/>
        <w:bottom w:val="none" w:sz="0" w:space="0" w:color="auto"/>
        <w:right w:val="none" w:sz="0" w:space="0" w:color="auto"/>
      </w:divBdr>
    </w:div>
    <w:div w:id="1540321047">
      <w:bodyDiv w:val="1"/>
      <w:marLeft w:val="0"/>
      <w:marRight w:val="0"/>
      <w:marTop w:val="0"/>
      <w:marBottom w:val="0"/>
      <w:divBdr>
        <w:top w:val="none" w:sz="0" w:space="0" w:color="auto"/>
        <w:left w:val="none" w:sz="0" w:space="0" w:color="auto"/>
        <w:bottom w:val="none" w:sz="0" w:space="0" w:color="auto"/>
        <w:right w:val="none" w:sz="0" w:space="0" w:color="auto"/>
      </w:divBdr>
    </w:div>
    <w:div w:id="1545681015">
      <w:bodyDiv w:val="1"/>
      <w:marLeft w:val="0"/>
      <w:marRight w:val="0"/>
      <w:marTop w:val="0"/>
      <w:marBottom w:val="0"/>
      <w:divBdr>
        <w:top w:val="none" w:sz="0" w:space="0" w:color="auto"/>
        <w:left w:val="none" w:sz="0" w:space="0" w:color="auto"/>
        <w:bottom w:val="none" w:sz="0" w:space="0" w:color="auto"/>
        <w:right w:val="none" w:sz="0" w:space="0" w:color="auto"/>
      </w:divBdr>
    </w:div>
    <w:div w:id="1547714968">
      <w:bodyDiv w:val="1"/>
      <w:marLeft w:val="0"/>
      <w:marRight w:val="0"/>
      <w:marTop w:val="0"/>
      <w:marBottom w:val="0"/>
      <w:divBdr>
        <w:top w:val="none" w:sz="0" w:space="0" w:color="auto"/>
        <w:left w:val="none" w:sz="0" w:space="0" w:color="auto"/>
        <w:bottom w:val="none" w:sz="0" w:space="0" w:color="auto"/>
        <w:right w:val="none" w:sz="0" w:space="0" w:color="auto"/>
      </w:divBdr>
    </w:div>
    <w:div w:id="1565289296">
      <w:bodyDiv w:val="1"/>
      <w:marLeft w:val="0"/>
      <w:marRight w:val="0"/>
      <w:marTop w:val="0"/>
      <w:marBottom w:val="0"/>
      <w:divBdr>
        <w:top w:val="none" w:sz="0" w:space="0" w:color="auto"/>
        <w:left w:val="none" w:sz="0" w:space="0" w:color="auto"/>
        <w:bottom w:val="none" w:sz="0" w:space="0" w:color="auto"/>
        <w:right w:val="none" w:sz="0" w:space="0" w:color="auto"/>
      </w:divBdr>
    </w:div>
    <w:div w:id="1568498056">
      <w:bodyDiv w:val="1"/>
      <w:marLeft w:val="0"/>
      <w:marRight w:val="0"/>
      <w:marTop w:val="0"/>
      <w:marBottom w:val="0"/>
      <w:divBdr>
        <w:top w:val="none" w:sz="0" w:space="0" w:color="auto"/>
        <w:left w:val="none" w:sz="0" w:space="0" w:color="auto"/>
        <w:bottom w:val="none" w:sz="0" w:space="0" w:color="auto"/>
        <w:right w:val="none" w:sz="0" w:space="0" w:color="auto"/>
      </w:divBdr>
    </w:div>
    <w:div w:id="1580945295">
      <w:bodyDiv w:val="1"/>
      <w:marLeft w:val="0"/>
      <w:marRight w:val="0"/>
      <w:marTop w:val="0"/>
      <w:marBottom w:val="0"/>
      <w:divBdr>
        <w:top w:val="none" w:sz="0" w:space="0" w:color="auto"/>
        <w:left w:val="none" w:sz="0" w:space="0" w:color="auto"/>
        <w:bottom w:val="none" w:sz="0" w:space="0" w:color="auto"/>
        <w:right w:val="none" w:sz="0" w:space="0" w:color="auto"/>
      </w:divBdr>
    </w:div>
    <w:div w:id="1585643648">
      <w:bodyDiv w:val="1"/>
      <w:marLeft w:val="0"/>
      <w:marRight w:val="0"/>
      <w:marTop w:val="0"/>
      <w:marBottom w:val="0"/>
      <w:divBdr>
        <w:top w:val="none" w:sz="0" w:space="0" w:color="auto"/>
        <w:left w:val="none" w:sz="0" w:space="0" w:color="auto"/>
        <w:bottom w:val="none" w:sz="0" w:space="0" w:color="auto"/>
        <w:right w:val="none" w:sz="0" w:space="0" w:color="auto"/>
      </w:divBdr>
    </w:div>
    <w:div w:id="1593664371">
      <w:bodyDiv w:val="1"/>
      <w:marLeft w:val="0"/>
      <w:marRight w:val="0"/>
      <w:marTop w:val="0"/>
      <w:marBottom w:val="0"/>
      <w:divBdr>
        <w:top w:val="none" w:sz="0" w:space="0" w:color="auto"/>
        <w:left w:val="none" w:sz="0" w:space="0" w:color="auto"/>
        <w:bottom w:val="none" w:sz="0" w:space="0" w:color="auto"/>
        <w:right w:val="none" w:sz="0" w:space="0" w:color="auto"/>
      </w:divBdr>
    </w:div>
    <w:div w:id="1600525931">
      <w:bodyDiv w:val="1"/>
      <w:marLeft w:val="0"/>
      <w:marRight w:val="0"/>
      <w:marTop w:val="0"/>
      <w:marBottom w:val="0"/>
      <w:divBdr>
        <w:top w:val="none" w:sz="0" w:space="0" w:color="auto"/>
        <w:left w:val="none" w:sz="0" w:space="0" w:color="auto"/>
        <w:bottom w:val="none" w:sz="0" w:space="0" w:color="auto"/>
        <w:right w:val="none" w:sz="0" w:space="0" w:color="auto"/>
      </w:divBdr>
    </w:div>
    <w:div w:id="1606110163">
      <w:bodyDiv w:val="1"/>
      <w:marLeft w:val="0"/>
      <w:marRight w:val="0"/>
      <w:marTop w:val="0"/>
      <w:marBottom w:val="0"/>
      <w:divBdr>
        <w:top w:val="none" w:sz="0" w:space="0" w:color="auto"/>
        <w:left w:val="none" w:sz="0" w:space="0" w:color="auto"/>
        <w:bottom w:val="none" w:sz="0" w:space="0" w:color="auto"/>
        <w:right w:val="none" w:sz="0" w:space="0" w:color="auto"/>
      </w:divBdr>
    </w:div>
    <w:div w:id="1611740250">
      <w:bodyDiv w:val="1"/>
      <w:marLeft w:val="0"/>
      <w:marRight w:val="0"/>
      <w:marTop w:val="0"/>
      <w:marBottom w:val="0"/>
      <w:divBdr>
        <w:top w:val="none" w:sz="0" w:space="0" w:color="auto"/>
        <w:left w:val="none" w:sz="0" w:space="0" w:color="auto"/>
        <w:bottom w:val="none" w:sz="0" w:space="0" w:color="auto"/>
        <w:right w:val="none" w:sz="0" w:space="0" w:color="auto"/>
      </w:divBdr>
    </w:div>
    <w:div w:id="1613855495">
      <w:bodyDiv w:val="1"/>
      <w:marLeft w:val="0"/>
      <w:marRight w:val="0"/>
      <w:marTop w:val="0"/>
      <w:marBottom w:val="0"/>
      <w:divBdr>
        <w:top w:val="none" w:sz="0" w:space="0" w:color="auto"/>
        <w:left w:val="none" w:sz="0" w:space="0" w:color="auto"/>
        <w:bottom w:val="none" w:sz="0" w:space="0" w:color="auto"/>
        <w:right w:val="none" w:sz="0" w:space="0" w:color="auto"/>
      </w:divBdr>
    </w:div>
    <w:div w:id="1617175218">
      <w:bodyDiv w:val="1"/>
      <w:marLeft w:val="0"/>
      <w:marRight w:val="0"/>
      <w:marTop w:val="0"/>
      <w:marBottom w:val="0"/>
      <w:divBdr>
        <w:top w:val="none" w:sz="0" w:space="0" w:color="auto"/>
        <w:left w:val="none" w:sz="0" w:space="0" w:color="auto"/>
        <w:bottom w:val="none" w:sz="0" w:space="0" w:color="auto"/>
        <w:right w:val="none" w:sz="0" w:space="0" w:color="auto"/>
      </w:divBdr>
    </w:div>
    <w:div w:id="1632899594">
      <w:bodyDiv w:val="1"/>
      <w:marLeft w:val="0"/>
      <w:marRight w:val="0"/>
      <w:marTop w:val="0"/>
      <w:marBottom w:val="0"/>
      <w:divBdr>
        <w:top w:val="none" w:sz="0" w:space="0" w:color="auto"/>
        <w:left w:val="none" w:sz="0" w:space="0" w:color="auto"/>
        <w:bottom w:val="none" w:sz="0" w:space="0" w:color="auto"/>
        <w:right w:val="none" w:sz="0" w:space="0" w:color="auto"/>
      </w:divBdr>
    </w:div>
    <w:div w:id="1647394283">
      <w:bodyDiv w:val="1"/>
      <w:marLeft w:val="0"/>
      <w:marRight w:val="0"/>
      <w:marTop w:val="0"/>
      <w:marBottom w:val="0"/>
      <w:divBdr>
        <w:top w:val="none" w:sz="0" w:space="0" w:color="auto"/>
        <w:left w:val="none" w:sz="0" w:space="0" w:color="auto"/>
        <w:bottom w:val="none" w:sz="0" w:space="0" w:color="auto"/>
        <w:right w:val="none" w:sz="0" w:space="0" w:color="auto"/>
      </w:divBdr>
    </w:div>
    <w:div w:id="1651711267">
      <w:bodyDiv w:val="1"/>
      <w:marLeft w:val="0"/>
      <w:marRight w:val="0"/>
      <w:marTop w:val="0"/>
      <w:marBottom w:val="0"/>
      <w:divBdr>
        <w:top w:val="none" w:sz="0" w:space="0" w:color="auto"/>
        <w:left w:val="none" w:sz="0" w:space="0" w:color="auto"/>
        <w:bottom w:val="none" w:sz="0" w:space="0" w:color="auto"/>
        <w:right w:val="none" w:sz="0" w:space="0" w:color="auto"/>
      </w:divBdr>
    </w:div>
    <w:div w:id="1672442884">
      <w:bodyDiv w:val="1"/>
      <w:marLeft w:val="0"/>
      <w:marRight w:val="0"/>
      <w:marTop w:val="0"/>
      <w:marBottom w:val="0"/>
      <w:divBdr>
        <w:top w:val="none" w:sz="0" w:space="0" w:color="auto"/>
        <w:left w:val="none" w:sz="0" w:space="0" w:color="auto"/>
        <w:bottom w:val="none" w:sz="0" w:space="0" w:color="auto"/>
        <w:right w:val="none" w:sz="0" w:space="0" w:color="auto"/>
      </w:divBdr>
    </w:div>
    <w:div w:id="1677069874">
      <w:bodyDiv w:val="1"/>
      <w:marLeft w:val="0"/>
      <w:marRight w:val="0"/>
      <w:marTop w:val="0"/>
      <w:marBottom w:val="0"/>
      <w:divBdr>
        <w:top w:val="none" w:sz="0" w:space="0" w:color="auto"/>
        <w:left w:val="none" w:sz="0" w:space="0" w:color="auto"/>
        <w:bottom w:val="none" w:sz="0" w:space="0" w:color="auto"/>
        <w:right w:val="none" w:sz="0" w:space="0" w:color="auto"/>
      </w:divBdr>
    </w:div>
    <w:div w:id="1680546742">
      <w:bodyDiv w:val="1"/>
      <w:marLeft w:val="0"/>
      <w:marRight w:val="0"/>
      <w:marTop w:val="0"/>
      <w:marBottom w:val="0"/>
      <w:divBdr>
        <w:top w:val="none" w:sz="0" w:space="0" w:color="auto"/>
        <w:left w:val="none" w:sz="0" w:space="0" w:color="auto"/>
        <w:bottom w:val="none" w:sz="0" w:space="0" w:color="auto"/>
        <w:right w:val="none" w:sz="0" w:space="0" w:color="auto"/>
      </w:divBdr>
    </w:div>
    <w:div w:id="1696495002">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00467027">
      <w:bodyDiv w:val="1"/>
      <w:marLeft w:val="0"/>
      <w:marRight w:val="0"/>
      <w:marTop w:val="0"/>
      <w:marBottom w:val="0"/>
      <w:divBdr>
        <w:top w:val="none" w:sz="0" w:space="0" w:color="auto"/>
        <w:left w:val="none" w:sz="0" w:space="0" w:color="auto"/>
        <w:bottom w:val="none" w:sz="0" w:space="0" w:color="auto"/>
        <w:right w:val="none" w:sz="0" w:space="0" w:color="auto"/>
      </w:divBdr>
    </w:div>
    <w:div w:id="1740135326">
      <w:bodyDiv w:val="1"/>
      <w:marLeft w:val="0"/>
      <w:marRight w:val="0"/>
      <w:marTop w:val="0"/>
      <w:marBottom w:val="0"/>
      <w:divBdr>
        <w:top w:val="none" w:sz="0" w:space="0" w:color="auto"/>
        <w:left w:val="none" w:sz="0" w:space="0" w:color="auto"/>
        <w:bottom w:val="none" w:sz="0" w:space="0" w:color="auto"/>
        <w:right w:val="none" w:sz="0" w:space="0" w:color="auto"/>
      </w:divBdr>
    </w:div>
    <w:div w:id="1743137557">
      <w:bodyDiv w:val="1"/>
      <w:marLeft w:val="0"/>
      <w:marRight w:val="0"/>
      <w:marTop w:val="0"/>
      <w:marBottom w:val="0"/>
      <w:divBdr>
        <w:top w:val="none" w:sz="0" w:space="0" w:color="auto"/>
        <w:left w:val="none" w:sz="0" w:space="0" w:color="auto"/>
        <w:bottom w:val="none" w:sz="0" w:space="0" w:color="auto"/>
        <w:right w:val="none" w:sz="0" w:space="0" w:color="auto"/>
      </w:divBdr>
    </w:div>
    <w:div w:id="1759060178">
      <w:bodyDiv w:val="1"/>
      <w:marLeft w:val="0"/>
      <w:marRight w:val="0"/>
      <w:marTop w:val="0"/>
      <w:marBottom w:val="0"/>
      <w:divBdr>
        <w:top w:val="none" w:sz="0" w:space="0" w:color="auto"/>
        <w:left w:val="none" w:sz="0" w:space="0" w:color="auto"/>
        <w:bottom w:val="none" w:sz="0" w:space="0" w:color="auto"/>
        <w:right w:val="none" w:sz="0" w:space="0" w:color="auto"/>
      </w:divBdr>
    </w:div>
    <w:div w:id="1769734714">
      <w:bodyDiv w:val="1"/>
      <w:marLeft w:val="0"/>
      <w:marRight w:val="0"/>
      <w:marTop w:val="0"/>
      <w:marBottom w:val="0"/>
      <w:divBdr>
        <w:top w:val="none" w:sz="0" w:space="0" w:color="auto"/>
        <w:left w:val="none" w:sz="0" w:space="0" w:color="auto"/>
        <w:bottom w:val="none" w:sz="0" w:space="0" w:color="auto"/>
        <w:right w:val="none" w:sz="0" w:space="0" w:color="auto"/>
      </w:divBdr>
    </w:div>
    <w:div w:id="1791628010">
      <w:bodyDiv w:val="1"/>
      <w:marLeft w:val="0"/>
      <w:marRight w:val="0"/>
      <w:marTop w:val="0"/>
      <w:marBottom w:val="0"/>
      <w:divBdr>
        <w:top w:val="none" w:sz="0" w:space="0" w:color="auto"/>
        <w:left w:val="none" w:sz="0" w:space="0" w:color="auto"/>
        <w:bottom w:val="none" w:sz="0" w:space="0" w:color="auto"/>
        <w:right w:val="none" w:sz="0" w:space="0" w:color="auto"/>
      </w:divBdr>
    </w:div>
    <w:div w:id="1813254951">
      <w:bodyDiv w:val="1"/>
      <w:marLeft w:val="0"/>
      <w:marRight w:val="0"/>
      <w:marTop w:val="0"/>
      <w:marBottom w:val="0"/>
      <w:divBdr>
        <w:top w:val="none" w:sz="0" w:space="0" w:color="auto"/>
        <w:left w:val="none" w:sz="0" w:space="0" w:color="auto"/>
        <w:bottom w:val="none" w:sz="0" w:space="0" w:color="auto"/>
        <w:right w:val="none" w:sz="0" w:space="0" w:color="auto"/>
      </w:divBdr>
    </w:div>
    <w:div w:id="1818759474">
      <w:bodyDiv w:val="1"/>
      <w:marLeft w:val="0"/>
      <w:marRight w:val="0"/>
      <w:marTop w:val="0"/>
      <w:marBottom w:val="0"/>
      <w:divBdr>
        <w:top w:val="none" w:sz="0" w:space="0" w:color="auto"/>
        <w:left w:val="none" w:sz="0" w:space="0" w:color="auto"/>
        <w:bottom w:val="none" w:sz="0" w:space="0" w:color="auto"/>
        <w:right w:val="none" w:sz="0" w:space="0" w:color="auto"/>
      </w:divBdr>
    </w:div>
    <w:div w:id="1820607308">
      <w:bodyDiv w:val="1"/>
      <w:marLeft w:val="0"/>
      <w:marRight w:val="0"/>
      <w:marTop w:val="0"/>
      <w:marBottom w:val="0"/>
      <w:divBdr>
        <w:top w:val="none" w:sz="0" w:space="0" w:color="auto"/>
        <w:left w:val="none" w:sz="0" w:space="0" w:color="auto"/>
        <w:bottom w:val="none" w:sz="0" w:space="0" w:color="auto"/>
        <w:right w:val="none" w:sz="0" w:space="0" w:color="auto"/>
      </w:divBdr>
    </w:div>
    <w:div w:id="1821538249">
      <w:bodyDiv w:val="1"/>
      <w:marLeft w:val="0"/>
      <w:marRight w:val="0"/>
      <w:marTop w:val="0"/>
      <w:marBottom w:val="0"/>
      <w:divBdr>
        <w:top w:val="none" w:sz="0" w:space="0" w:color="auto"/>
        <w:left w:val="none" w:sz="0" w:space="0" w:color="auto"/>
        <w:bottom w:val="none" w:sz="0" w:space="0" w:color="auto"/>
        <w:right w:val="none" w:sz="0" w:space="0" w:color="auto"/>
      </w:divBdr>
    </w:div>
    <w:div w:id="1832287845">
      <w:bodyDiv w:val="1"/>
      <w:marLeft w:val="0"/>
      <w:marRight w:val="0"/>
      <w:marTop w:val="0"/>
      <w:marBottom w:val="0"/>
      <w:divBdr>
        <w:top w:val="none" w:sz="0" w:space="0" w:color="auto"/>
        <w:left w:val="none" w:sz="0" w:space="0" w:color="auto"/>
        <w:bottom w:val="none" w:sz="0" w:space="0" w:color="auto"/>
        <w:right w:val="none" w:sz="0" w:space="0" w:color="auto"/>
      </w:divBdr>
    </w:div>
    <w:div w:id="1841432780">
      <w:bodyDiv w:val="1"/>
      <w:marLeft w:val="0"/>
      <w:marRight w:val="0"/>
      <w:marTop w:val="0"/>
      <w:marBottom w:val="0"/>
      <w:divBdr>
        <w:top w:val="none" w:sz="0" w:space="0" w:color="auto"/>
        <w:left w:val="none" w:sz="0" w:space="0" w:color="auto"/>
        <w:bottom w:val="none" w:sz="0" w:space="0" w:color="auto"/>
        <w:right w:val="none" w:sz="0" w:space="0" w:color="auto"/>
      </w:divBdr>
    </w:div>
    <w:div w:id="1848516673">
      <w:bodyDiv w:val="1"/>
      <w:marLeft w:val="0"/>
      <w:marRight w:val="0"/>
      <w:marTop w:val="0"/>
      <w:marBottom w:val="0"/>
      <w:divBdr>
        <w:top w:val="none" w:sz="0" w:space="0" w:color="auto"/>
        <w:left w:val="none" w:sz="0" w:space="0" w:color="auto"/>
        <w:bottom w:val="none" w:sz="0" w:space="0" w:color="auto"/>
        <w:right w:val="none" w:sz="0" w:space="0" w:color="auto"/>
      </w:divBdr>
    </w:div>
    <w:div w:id="1852185705">
      <w:bodyDiv w:val="1"/>
      <w:marLeft w:val="0"/>
      <w:marRight w:val="0"/>
      <w:marTop w:val="0"/>
      <w:marBottom w:val="0"/>
      <w:divBdr>
        <w:top w:val="none" w:sz="0" w:space="0" w:color="auto"/>
        <w:left w:val="none" w:sz="0" w:space="0" w:color="auto"/>
        <w:bottom w:val="none" w:sz="0" w:space="0" w:color="auto"/>
        <w:right w:val="none" w:sz="0" w:space="0" w:color="auto"/>
      </w:divBdr>
    </w:div>
    <w:div w:id="1853640500">
      <w:bodyDiv w:val="1"/>
      <w:marLeft w:val="0"/>
      <w:marRight w:val="0"/>
      <w:marTop w:val="0"/>
      <w:marBottom w:val="0"/>
      <w:divBdr>
        <w:top w:val="none" w:sz="0" w:space="0" w:color="auto"/>
        <w:left w:val="none" w:sz="0" w:space="0" w:color="auto"/>
        <w:bottom w:val="none" w:sz="0" w:space="0" w:color="auto"/>
        <w:right w:val="none" w:sz="0" w:space="0" w:color="auto"/>
      </w:divBdr>
    </w:div>
    <w:div w:id="1878738955">
      <w:bodyDiv w:val="1"/>
      <w:marLeft w:val="0"/>
      <w:marRight w:val="0"/>
      <w:marTop w:val="0"/>
      <w:marBottom w:val="0"/>
      <w:divBdr>
        <w:top w:val="none" w:sz="0" w:space="0" w:color="auto"/>
        <w:left w:val="none" w:sz="0" w:space="0" w:color="auto"/>
        <w:bottom w:val="none" w:sz="0" w:space="0" w:color="auto"/>
        <w:right w:val="none" w:sz="0" w:space="0" w:color="auto"/>
      </w:divBdr>
    </w:div>
    <w:div w:id="1894652217">
      <w:bodyDiv w:val="1"/>
      <w:marLeft w:val="0"/>
      <w:marRight w:val="0"/>
      <w:marTop w:val="0"/>
      <w:marBottom w:val="0"/>
      <w:divBdr>
        <w:top w:val="none" w:sz="0" w:space="0" w:color="auto"/>
        <w:left w:val="none" w:sz="0" w:space="0" w:color="auto"/>
        <w:bottom w:val="none" w:sz="0" w:space="0" w:color="auto"/>
        <w:right w:val="none" w:sz="0" w:space="0" w:color="auto"/>
      </w:divBdr>
    </w:div>
    <w:div w:id="1895655617">
      <w:bodyDiv w:val="1"/>
      <w:marLeft w:val="0"/>
      <w:marRight w:val="0"/>
      <w:marTop w:val="0"/>
      <w:marBottom w:val="0"/>
      <w:divBdr>
        <w:top w:val="none" w:sz="0" w:space="0" w:color="auto"/>
        <w:left w:val="none" w:sz="0" w:space="0" w:color="auto"/>
        <w:bottom w:val="none" w:sz="0" w:space="0" w:color="auto"/>
        <w:right w:val="none" w:sz="0" w:space="0" w:color="auto"/>
      </w:divBdr>
    </w:div>
    <w:div w:id="1898515567">
      <w:bodyDiv w:val="1"/>
      <w:marLeft w:val="0"/>
      <w:marRight w:val="0"/>
      <w:marTop w:val="0"/>
      <w:marBottom w:val="0"/>
      <w:divBdr>
        <w:top w:val="none" w:sz="0" w:space="0" w:color="auto"/>
        <w:left w:val="none" w:sz="0" w:space="0" w:color="auto"/>
        <w:bottom w:val="none" w:sz="0" w:space="0" w:color="auto"/>
        <w:right w:val="none" w:sz="0" w:space="0" w:color="auto"/>
      </w:divBdr>
    </w:div>
    <w:div w:id="1901597508">
      <w:bodyDiv w:val="1"/>
      <w:marLeft w:val="0"/>
      <w:marRight w:val="0"/>
      <w:marTop w:val="0"/>
      <w:marBottom w:val="0"/>
      <w:divBdr>
        <w:top w:val="none" w:sz="0" w:space="0" w:color="auto"/>
        <w:left w:val="none" w:sz="0" w:space="0" w:color="auto"/>
        <w:bottom w:val="none" w:sz="0" w:space="0" w:color="auto"/>
        <w:right w:val="none" w:sz="0" w:space="0" w:color="auto"/>
      </w:divBdr>
    </w:div>
    <w:div w:id="1908108427">
      <w:bodyDiv w:val="1"/>
      <w:marLeft w:val="0"/>
      <w:marRight w:val="0"/>
      <w:marTop w:val="0"/>
      <w:marBottom w:val="0"/>
      <w:divBdr>
        <w:top w:val="none" w:sz="0" w:space="0" w:color="auto"/>
        <w:left w:val="none" w:sz="0" w:space="0" w:color="auto"/>
        <w:bottom w:val="none" w:sz="0" w:space="0" w:color="auto"/>
        <w:right w:val="none" w:sz="0" w:space="0" w:color="auto"/>
      </w:divBdr>
    </w:div>
    <w:div w:id="1909463602">
      <w:bodyDiv w:val="1"/>
      <w:marLeft w:val="0"/>
      <w:marRight w:val="0"/>
      <w:marTop w:val="0"/>
      <w:marBottom w:val="0"/>
      <w:divBdr>
        <w:top w:val="none" w:sz="0" w:space="0" w:color="auto"/>
        <w:left w:val="none" w:sz="0" w:space="0" w:color="auto"/>
        <w:bottom w:val="none" w:sz="0" w:space="0" w:color="auto"/>
        <w:right w:val="none" w:sz="0" w:space="0" w:color="auto"/>
      </w:divBdr>
    </w:div>
    <w:div w:id="1926186546">
      <w:bodyDiv w:val="1"/>
      <w:marLeft w:val="0"/>
      <w:marRight w:val="0"/>
      <w:marTop w:val="0"/>
      <w:marBottom w:val="0"/>
      <w:divBdr>
        <w:top w:val="none" w:sz="0" w:space="0" w:color="auto"/>
        <w:left w:val="none" w:sz="0" w:space="0" w:color="auto"/>
        <w:bottom w:val="none" w:sz="0" w:space="0" w:color="auto"/>
        <w:right w:val="none" w:sz="0" w:space="0" w:color="auto"/>
      </w:divBdr>
    </w:div>
    <w:div w:id="1963418211">
      <w:bodyDiv w:val="1"/>
      <w:marLeft w:val="0"/>
      <w:marRight w:val="0"/>
      <w:marTop w:val="0"/>
      <w:marBottom w:val="0"/>
      <w:divBdr>
        <w:top w:val="none" w:sz="0" w:space="0" w:color="auto"/>
        <w:left w:val="none" w:sz="0" w:space="0" w:color="auto"/>
        <w:bottom w:val="none" w:sz="0" w:space="0" w:color="auto"/>
        <w:right w:val="none" w:sz="0" w:space="0" w:color="auto"/>
      </w:divBdr>
    </w:div>
    <w:div w:id="1979138995">
      <w:bodyDiv w:val="1"/>
      <w:marLeft w:val="0"/>
      <w:marRight w:val="0"/>
      <w:marTop w:val="0"/>
      <w:marBottom w:val="0"/>
      <w:divBdr>
        <w:top w:val="none" w:sz="0" w:space="0" w:color="auto"/>
        <w:left w:val="none" w:sz="0" w:space="0" w:color="auto"/>
        <w:bottom w:val="none" w:sz="0" w:space="0" w:color="auto"/>
        <w:right w:val="none" w:sz="0" w:space="0" w:color="auto"/>
      </w:divBdr>
    </w:div>
    <w:div w:id="1988391004">
      <w:bodyDiv w:val="1"/>
      <w:marLeft w:val="0"/>
      <w:marRight w:val="0"/>
      <w:marTop w:val="0"/>
      <w:marBottom w:val="0"/>
      <w:divBdr>
        <w:top w:val="none" w:sz="0" w:space="0" w:color="auto"/>
        <w:left w:val="none" w:sz="0" w:space="0" w:color="auto"/>
        <w:bottom w:val="none" w:sz="0" w:space="0" w:color="auto"/>
        <w:right w:val="none" w:sz="0" w:space="0" w:color="auto"/>
      </w:divBdr>
    </w:div>
    <w:div w:id="1988969789">
      <w:bodyDiv w:val="1"/>
      <w:marLeft w:val="0"/>
      <w:marRight w:val="0"/>
      <w:marTop w:val="0"/>
      <w:marBottom w:val="0"/>
      <w:divBdr>
        <w:top w:val="none" w:sz="0" w:space="0" w:color="auto"/>
        <w:left w:val="none" w:sz="0" w:space="0" w:color="auto"/>
        <w:bottom w:val="none" w:sz="0" w:space="0" w:color="auto"/>
        <w:right w:val="none" w:sz="0" w:space="0" w:color="auto"/>
      </w:divBdr>
    </w:div>
    <w:div w:id="1996716232">
      <w:bodyDiv w:val="1"/>
      <w:marLeft w:val="0"/>
      <w:marRight w:val="0"/>
      <w:marTop w:val="0"/>
      <w:marBottom w:val="0"/>
      <w:divBdr>
        <w:top w:val="none" w:sz="0" w:space="0" w:color="auto"/>
        <w:left w:val="none" w:sz="0" w:space="0" w:color="auto"/>
        <w:bottom w:val="none" w:sz="0" w:space="0" w:color="auto"/>
        <w:right w:val="none" w:sz="0" w:space="0" w:color="auto"/>
      </w:divBdr>
    </w:div>
    <w:div w:id="2001035257">
      <w:bodyDiv w:val="1"/>
      <w:marLeft w:val="0"/>
      <w:marRight w:val="0"/>
      <w:marTop w:val="0"/>
      <w:marBottom w:val="0"/>
      <w:divBdr>
        <w:top w:val="none" w:sz="0" w:space="0" w:color="auto"/>
        <w:left w:val="none" w:sz="0" w:space="0" w:color="auto"/>
        <w:bottom w:val="none" w:sz="0" w:space="0" w:color="auto"/>
        <w:right w:val="none" w:sz="0" w:space="0" w:color="auto"/>
      </w:divBdr>
    </w:div>
    <w:div w:id="2012632936">
      <w:bodyDiv w:val="1"/>
      <w:marLeft w:val="0"/>
      <w:marRight w:val="0"/>
      <w:marTop w:val="0"/>
      <w:marBottom w:val="0"/>
      <w:divBdr>
        <w:top w:val="none" w:sz="0" w:space="0" w:color="auto"/>
        <w:left w:val="none" w:sz="0" w:space="0" w:color="auto"/>
        <w:bottom w:val="none" w:sz="0" w:space="0" w:color="auto"/>
        <w:right w:val="none" w:sz="0" w:space="0" w:color="auto"/>
      </w:divBdr>
    </w:div>
    <w:div w:id="2015380172">
      <w:bodyDiv w:val="1"/>
      <w:marLeft w:val="0"/>
      <w:marRight w:val="0"/>
      <w:marTop w:val="0"/>
      <w:marBottom w:val="0"/>
      <w:divBdr>
        <w:top w:val="none" w:sz="0" w:space="0" w:color="auto"/>
        <w:left w:val="none" w:sz="0" w:space="0" w:color="auto"/>
        <w:bottom w:val="none" w:sz="0" w:space="0" w:color="auto"/>
        <w:right w:val="none" w:sz="0" w:space="0" w:color="auto"/>
      </w:divBdr>
    </w:div>
    <w:div w:id="2040616813">
      <w:bodyDiv w:val="1"/>
      <w:marLeft w:val="0"/>
      <w:marRight w:val="0"/>
      <w:marTop w:val="0"/>
      <w:marBottom w:val="0"/>
      <w:divBdr>
        <w:top w:val="none" w:sz="0" w:space="0" w:color="auto"/>
        <w:left w:val="none" w:sz="0" w:space="0" w:color="auto"/>
        <w:bottom w:val="none" w:sz="0" w:space="0" w:color="auto"/>
        <w:right w:val="none" w:sz="0" w:space="0" w:color="auto"/>
      </w:divBdr>
    </w:div>
    <w:div w:id="2041128180">
      <w:bodyDiv w:val="1"/>
      <w:marLeft w:val="0"/>
      <w:marRight w:val="0"/>
      <w:marTop w:val="0"/>
      <w:marBottom w:val="0"/>
      <w:divBdr>
        <w:top w:val="none" w:sz="0" w:space="0" w:color="auto"/>
        <w:left w:val="none" w:sz="0" w:space="0" w:color="auto"/>
        <w:bottom w:val="none" w:sz="0" w:space="0" w:color="auto"/>
        <w:right w:val="none" w:sz="0" w:space="0" w:color="auto"/>
      </w:divBdr>
    </w:div>
    <w:div w:id="2045790916">
      <w:bodyDiv w:val="1"/>
      <w:marLeft w:val="0"/>
      <w:marRight w:val="0"/>
      <w:marTop w:val="0"/>
      <w:marBottom w:val="0"/>
      <w:divBdr>
        <w:top w:val="none" w:sz="0" w:space="0" w:color="auto"/>
        <w:left w:val="none" w:sz="0" w:space="0" w:color="auto"/>
        <w:bottom w:val="none" w:sz="0" w:space="0" w:color="auto"/>
        <w:right w:val="none" w:sz="0" w:space="0" w:color="auto"/>
      </w:divBdr>
    </w:div>
    <w:div w:id="2050493185">
      <w:bodyDiv w:val="1"/>
      <w:marLeft w:val="0"/>
      <w:marRight w:val="0"/>
      <w:marTop w:val="0"/>
      <w:marBottom w:val="0"/>
      <w:divBdr>
        <w:top w:val="none" w:sz="0" w:space="0" w:color="auto"/>
        <w:left w:val="none" w:sz="0" w:space="0" w:color="auto"/>
        <w:bottom w:val="none" w:sz="0" w:space="0" w:color="auto"/>
        <w:right w:val="none" w:sz="0" w:space="0" w:color="auto"/>
      </w:divBdr>
    </w:div>
    <w:div w:id="2054688694">
      <w:bodyDiv w:val="1"/>
      <w:marLeft w:val="0"/>
      <w:marRight w:val="0"/>
      <w:marTop w:val="0"/>
      <w:marBottom w:val="0"/>
      <w:divBdr>
        <w:top w:val="none" w:sz="0" w:space="0" w:color="auto"/>
        <w:left w:val="none" w:sz="0" w:space="0" w:color="auto"/>
        <w:bottom w:val="none" w:sz="0" w:space="0" w:color="auto"/>
        <w:right w:val="none" w:sz="0" w:space="0" w:color="auto"/>
      </w:divBdr>
    </w:div>
    <w:div w:id="2059744110">
      <w:bodyDiv w:val="1"/>
      <w:marLeft w:val="0"/>
      <w:marRight w:val="0"/>
      <w:marTop w:val="0"/>
      <w:marBottom w:val="0"/>
      <w:divBdr>
        <w:top w:val="none" w:sz="0" w:space="0" w:color="auto"/>
        <w:left w:val="none" w:sz="0" w:space="0" w:color="auto"/>
        <w:bottom w:val="none" w:sz="0" w:space="0" w:color="auto"/>
        <w:right w:val="none" w:sz="0" w:space="0" w:color="auto"/>
      </w:divBdr>
    </w:div>
    <w:div w:id="2062365826">
      <w:bodyDiv w:val="1"/>
      <w:marLeft w:val="0"/>
      <w:marRight w:val="0"/>
      <w:marTop w:val="0"/>
      <w:marBottom w:val="0"/>
      <w:divBdr>
        <w:top w:val="none" w:sz="0" w:space="0" w:color="auto"/>
        <w:left w:val="none" w:sz="0" w:space="0" w:color="auto"/>
        <w:bottom w:val="none" w:sz="0" w:space="0" w:color="auto"/>
        <w:right w:val="none" w:sz="0" w:space="0" w:color="auto"/>
      </w:divBdr>
    </w:div>
    <w:div w:id="2081634316">
      <w:bodyDiv w:val="1"/>
      <w:marLeft w:val="0"/>
      <w:marRight w:val="0"/>
      <w:marTop w:val="0"/>
      <w:marBottom w:val="0"/>
      <w:divBdr>
        <w:top w:val="none" w:sz="0" w:space="0" w:color="auto"/>
        <w:left w:val="none" w:sz="0" w:space="0" w:color="auto"/>
        <w:bottom w:val="none" w:sz="0" w:space="0" w:color="auto"/>
        <w:right w:val="none" w:sz="0" w:space="0" w:color="auto"/>
      </w:divBdr>
    </w:div>
    <w:div w:id="2090736957">
      <w:bodyDiv w:val="1"/>
      <w:marLeft w:val="0"/>
      <w:marRight w:val="0"/>
      <w:marTop w:val="0"/>
      <w:marBottom w:val="0"/>
      <w:divBdr>
        <w:top w:val="none" w:sz="0" w:space="0" w:color="auto"/>
        <w:left w:val="none" w:sz="0" w:space="0" w:color="auto"/>
        <w:bottom w:val="none" w:sz="0" w:space="0" w:color="auto"/>
        <w:right w:val="none" w:sz="0" w:space="0" w:color="auto"/>
      </w:divBdr>
    </w:div>
    <w:div w:id="2093432379">
      <w:bodyDiv w:val="1"/>
      <w:marLeft w:val="0"/>
      <w:marRight w:val="0"/>
      <w:marTop w:val="0"/>
      <w:marBottom w:val="0"/>
      <w:divBdr>
        <w:top w:val="none" w:sz="0" w:space="0" w:color="auto"/>
        <w:left w:val="none" w:sz="0" w:space="0" w:color="auto"/>
        <w:bottom w:val="none" w:sz="0" w:space="0" w:color="auto"/>
        <w:right w:val="none" w:sz="0" w:space="0" w:color="auto"/>
      </w:divBdr>
    </w:div>
    <w:div w:id="2093892844">
      <w:bodyDiv w:val="1"/>
      <w:marLeft w:val="0"/>
      <w:marRight w:val="0"/>
      <w:marTop w:val="0"/>
      <w:marBottom w:val="0"/>
      <w:divBdr>
        <w:top w:val="none" w:sz="0" w:space="0" w:color="auto"/>
        <w:left w:val="none" w:sz="0" w:space="0" w:color="auto"/>
        <w:bottom w:val="none" w:sz="0" w:space="0" w:color="auto"/>
        <w:right w:val="none" w:sz="0" w:space="0" w:color="auto"/>
      </w:divBdr>
    </w:div>
    <w:div w:id="2098360007">
      <w:bodyDiv w:val="1"/>
      <w:marLeft w:val="0"/>
      <w:marRight w:val="0"/>
      <w:marTop w:val="0"/>
      <w:marBottom w:val="0"/>
      <w:divBdr>
        <w:top w:val="none" w:sz="0" w:space="0" w:color="auto"/>
        <w:left w:val="none" w:sz="0" w:space="0" w:color="auto"/>
        <w:bottom w:val="none" w:sz="0" w:space="0" w:color="auto"/>
        <w:right w:val="none" w:sz="0" w:space="0" w:color="auto"/>
      </w:divBdr>
    </w:div>
    <w:div w:id="2109693212">
      <w:bodyDiv w:val="1"/>
      <w:marLeft w:val="0"/>
      <w:marRight w:val="0"/>
      <w:marTop w:val="0"/>
      <w:marBottom w:val="0"/>
      <w:divBdr>
        <w:top w:val="none" w:sz="0" w:space="0" w:color="auto"/>
        <w:left w:val="none" w:sz="0" w:space="0" w:color="auto"/>
        <w:bottom w:val="none" w:sz="0" w:space="0" w:color="auto"/>
        <w:right w:val="none" w:sz="0" w:space="0" w:color="auto"/>
      </w:divBdr>
    </w:div>
    <w:div w:id="2111315667">
      <w:bodyDiv w:val="1"/>
      <w:marLeft w:val="0"/>
      <w:marRight w:val="0"/>
      <w:marTop w:val="0"/>
      <w:marBottom w:val="0"/>
      <w:divBdr>
        <w:top w:val="none" w:sz="0" w:space="0" w:color="auto"/>
        <w:left w:val="none" w:sz="0" w:space="0" w:color="auto"/>
        <w:bottom w:val="none" w:sz="0" w:space="0" w:color="auto"/>
        <w:right w:val="none" w:sz="0" w:space="0" w:color="auto"/>
      </w:divBdr>
    </w:div>
    <w:div w:id="2114013416">
      <w:bodyDiv w:val="1"/>
      <w:marLeft w:val="0"/>
      <w:marRight w:val="0"/>
      <w:marTop w:val="0"/>
      <w:marBottom w:val="0"/>
      <w:divBdr>
        <w:top w:val="none" w:sz="0" w:space="0" w:color="auto"/>
        <w:left w:val="none" w:sz="0" w:space="0" w:color="auto"/>
        <w:bottom w:val="none" w:sz="0" w:space="0" w:color="auto"/>
        <w:right w:val="none" w:sz="0" w:space="0" w:color="auto"/>
      </w:divBdr>
    </w:div>
    <w:div w:id="2124303178">
      <w:bodyDiv w:val="1"/>
      <w:marLeft w:val="0"/>
      <w:marRight w:val="0"/>
      <w:marTop w:val="0"/>
      <w:marBottom w:val="0"/>
      <w:divBdr>
        <w:top w:val="none" w:sz="0" w:space="0" w:color="auto"/>
        <w:left w:val="none" w:sz="0" w:space="0" w:color="auto"/>
        <w:bottom w:val="none" w:sz="0" w:space="0" w:color="auto"/>
        <w:right w:val="none" w:sz="0" w:space="0" w:color="auto"/>
      </w:divBdr>
    </w:div>
    <w:div w:id="2125035194">
      <w:bodyDiv w:val="1"/>
      <w:marLeft w:val="0"/>
      <w:marRight w:val="0"/>
      <w:marTop w:val="0"/>
      <w:marBottom w:val="0"/>
      <w:divBdr>
        <w:top w:val="none" w:sz="0" w:space="0" w:color="auto"/>
        <w:left w:val="none" w:sz="0" w:space="0" w:color="auto"/>
        <w:bottom w:val="none" w:sz="0" w:space="0" w:color="auto"/>
        <w:right w:val="none" w:sz="0" w:space="0" w:color="auto"/>
      </w:divBdr>
    </w:div>
    <w:div w:id="2129860361">
      <w:bodyDiv w:val="1"/>
      <w:marLeft w:val="0"/>
      <w:marRight w:val="0"/>
      <w:marTop w:val="0"/>
      <w:marBottom w:val="0"/>
      <w:divBdr>
        <w:top w:val="none" w:sz="0" w:space="0" w:color="auto"/>
        <w:left w:val="none" w:sz="0" w:space="0" w:color="auto"/>
        <w:bottom w:val="none" w:sz="0" w:space="0" w:color="auto"/>
        <w:right w:val="none" w:sz="0" w:space="0" w:color="auto"/>
      </w:divBdr>
    </w:div>
    <w:div w:id="2130079050">
      <w:bodyDiv w:val="1"/>
      <w:marLeft w:val="0"/>
      <w:marRight w:val="0"/>
      <w:marTop w:val="0"/>
      <w:marBottom w:val="0"/>
      <w:divBdr>
        <w:top w:val="none" w:sz="0" w:space="0" w:color="auto"/>
        <w:left w:val="none" w:sz="0" w:space="0" w:color="auto"/>
        <w:bottom w:val="none" w:sz="0" w:space="0" w:color="auto"/>
        <w:right w:val="none" w:sz="0" w:space="0" w:color="auto"/>
      </w:divBdr>
    </w:div>
    <w:div w:id="2135446476">
      <w:bodyDiv w:val="1"/>
      <w:marLeft w:val="0"/>
      <w:marRight w:val="0"/>
      <w:marTop w:val="0"/>
      <w:marBottom w:val="0"/>
      <w:divBdr>
        <w:top w:val="none" w:sz="0" w:space="0" w:color="auto"/>
        <w:left w:val="none" w:sz="0" w:space="0" w:color="auto"/>
        <w:bottom w:val="none" w:sz="0" w:space="0" w:color="auto"/>
        <w:right w:val="none" w:sz="0" w:space="0" w:color="auto"/>
      </w:divBdr>
    </w:div>
    <w:div w:id="2143183424">
      <w:bodyDiv w:val="1"/>
      <w:marLeft w:val="0"/>
      <w:marRight w:val="0"/>
      <w:marTop w:val="0"/>
      <w:marBottom w:val="0"/>
      <w:divBdr>
        <w:top w:val="none" w:sz="0" w:space="0" w:color="auto"/>
        <w:left w:val="none" w:sz="0" w:space="0" w:color="auto"/>
        <w:bottom w:val="none" w:sz="0" w:space="0" w:color="auto"/>
        <w:right w:val="none" w:sz="0" w:space="0" w:color="auto"/>
      </w:divBdr>
    </w:div>
    <w:div w:id="2144040544">
      <w:bodyDiv w:val="1"/>
      <w:marLeft w:val="0"/>
      <w:marRight w:val="0"/>
      <w:marTop w:val="0"/>
      <w:marBottom w:val="0"/>
      <w:divBdr>
        <w:top w:val="none" w:sz="0" w:space="0" w:color="auto"/>
        <w:left w:val="none" w:sz="0" w:space="0" w:color="auto"/>
        <w:bottom w:val="none" w:sz="0" w:space="0" w:color="auto"/>
        <w:right w:val="none" w:sz="0" w:space="0" w:color="auto"/>
      </w:divBdr>
    </w:div>
    <w:div w:id="21464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8/agency20/chapter120/section150/" TargetMode="External"/><Relationship Id="rId13" Type="http://schemas.openxmlformats.org/officeDocument/2006/relationships/hyperlink" Target="https://law.lis.virginia.gov/vacode/title54.1/chapter7/section54.1-700/" TargetMode="External"/><Relationship Id="rId18" Type="http://schemas.openxmlformats.org/officeDocument/2006/relationships/hyperlink" Target="https://law.lis.virginia.gov/admincode/title18/agency41/chapter20/section2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rtualvirginia.instructure.com/media/l5jbmclb/superintendents-memo-07217.pdf" TargetMode="External"/><Relationship Id="rId17" Type="http://schemas.openxmlformats.org/officeDocument/2006/relationships/hyperlink" Target="https://www.doe.virginia.gov/programs-services/school-operations-support-services/safety-crisis-management/internet-safety" TargetMode="External"/><Relationship Id="rId2" Type="http://schemas.openxmlformats.org/officeDocument/2006/relationships/numbering" Target="numbering.xml"/><Relationship Id="rId16" Type="http://schemas.openxmlformats.org/officeDocument/2006/relationships/hyperlink" Target="https://www.cteresource.org/career-clusters/human-services/cosmetology-i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reader.readspeaker.com/docreader/?cid=8194&amp;lang=en_us&amp;url=https%3A%2F%2Fvirtualvirginia.instructure.com%2Fmedia%2Fpqjnma4s%2Fsuperintendents-memo-07516.pdf" TargetMode="External"/><Relationship Id="rId5" Type="http://schemas.openxmlformats.org/officeDocument/2006/relationships/webSettings" Target="webSettings.xml"/><Relationship Id="rId15" Type="http://schemas.openxmlformats.org/officeDocument/2006/relationships/hyperlink" Target="https://law.lis.virginia.gov/admincode/title18/agency41/chapter20/section220/" TargetMode="External"/><Relationship Id="rId10" Type="http://schemas.openxmlformats.org/officeDocument/2006/relationships/hyperlink" Target="https://virtualvirginia.instructure.com/media/pqjnma4s/superintendents-memo-07516.pdf" TargetMode="External"/><Relationship Id="rId19" Type="http://schemas.openxmlformats.org/officeDocument/2006/relationships/hyperlink" Target="https://provexam.com/wp-content/uploads/2025/10/VA_Prov_CIB_2025_09.27.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https://law.lis.virginia.gov/admincode/title18/agency41/chapter20/section2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65</TotalTime>
  <Pages>4</Pages>
  <Words>15787</Words>
  <Characters>89987</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12</cp:revision>
  <dcterms:created xsi:type="dcterms:W3CDTF">2026-05-01T13:54:00Z</dcterms:created>
  <dcterms:modified xsi:type="dcterms:W3CDTF">2026-07-01T17:57:00Z</dcterms:modified>
</cp:coreProperties>
</file>